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CCF" w:rsidRPr="001E2F02" w:rsidRDefault="00336CCF"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336CCF" w:rsidRPr="001E2F02" w:rsidRDefault="00336CCF" w:rsidP="00CE24AC">
      <w:pPr>
        <w:jc w:val="center"/>
        <w:rPr>
          <w:rFonts w:ascii="Arial Unicode" w:hAnsi="Arial Unicode" w:cs="Arial Unicode"/>
        </w:rPr>
      </w:pPr>
      <w:r w:rsidRPr="001E2F02">
        <w:rPr>
          <w:rFonts w:ascii="Arial Unicode" w:hAnsi="Arial Unicode" w:cs="Arial Unicode"/>
        </w:rPr>
        <w:t>ОБ  ОТКРЫТОМ КОНКУРСЕ</w:t>
      </w:r>
    </w:p>
    <w:p w:rsidR="00336CCF" w:rsidRPr="001E2F02" w:rsidRDefault="00336CCF"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825A80">
        <w:rPr>
          <w:rFonts w:ascii="Arial Unicode" w:hAnsi="Arial Unicode" w:cs="Arial Unicode"/>
          <w:sz w:val="22"/>
          <w:szCs w:val="22"/>
        </w:rPr>
        <w:t>30</w:t>
      </w:r>
      <w:r>
        <w:rPr>
          <w:rFonts w:ascii="Arial Unicode" w:hAnsi="Arial Unicode" w:cs="Arial Unicode"/>
          <w:sz w:val="22"/>
          <w:szCs w:val="22"/>
        </w:rPr>
        <w:t>.</w:t>
      </w:r>
      <w:r w:rsidRPr="00ED1068">
        <w:rPr>
          <w:rFonts w:ascii="Arial Unicode" w:hAnsi="Arial Unicode" w:cs="Arial Unicode"/>
          <w:sz w:val="22"/>
          <w:szCs w:val="22"/>
        </w:rPr>
        <w:t>0</w:t>
      </w:r>
      <w:r w:rsidRPr="001E22E4">
        <w:rPr>
          <w:rFonts w:ascii="Arial Unicode" w:hAnsi="Arial Unicode" w:cs="Arial Unicode"/>
          <w:sz w:val="22"/>
          <w:szCs w:val="22"/>
        </w:rPr>
        <w:t>3</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336CCF" w:rsidRPr="001E2F02" w:rsidRDefault="00336CCF" w:rsidP="00CE24AC">
      <w:pPr>
        <w:jc w:val="center"/>
        <w:rPr>
          <w:rFonts w:ascii="Arial Unicode" w:hAnsi="Arial Unicode" w:cs="Arial Unicode"/>
          <w:sz w:val="20"/>
          <w:szCs w:val="20"/>
          <w:lang w:val="af-ZA"/>
        </w:rPr>
      </w:pPr>
    </w:p>
    <w:p w:rsidR="00336CCF" w:rsidRPr="005C1C38" w:rsidRDefault="00336CCF"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20/49</w:t>
      </w:r>
    </w:p>
    <w:p w:rsidR="00336CCF" w:rsidRPr="009044F1" w:rsidRDefault="00336CCF" w:rsidP="00B46D58">
      <w:pPr>
        <w:pStyle w:val="BodyTextIndent"/>
        <w:widowControl w:val="0"/>
        <w:spacing w:line="240" w:lineRule="auto"/>
        <w:ind w:firstLine="720"/>
        <w:rPr>
          <w:rFonts w:ascii="GHEA Grapalat" w:hAnsi="GHEA Grapalat" w:cs="GHEA Grapalat"/>
          <w:sz w:val="24"/>
          <w:szCs w:val="24"/>
        </w:rPr>
      </w:pPr>
    </w:p>
    <w:p w:rsidR="00336CCF" w:rsidRPr="009044F1" w:rsidRDefault="00336CCF"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336CCF" w:rsidRPr="0081467B" w:rsidRDefault="00336CC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336CCF" w:rsidRPr="009044F1" w:rsidRDefault="00336CC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336CCF" w:rsidRPr="00CE24AC" w:rsidRDefault="00336CCF"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336CCF" w:rsidRPr="003F762C" w:rsidRDefault="00336CCF"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336CCF" w:rsidRPr="009044F1" w:rsidRDefault="00336CCF"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336CCF" w:rsidRPr="00D5443D" w:rsidRDefault="00336CCF"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336CCF" w:rsidRPr="001B32D9" w:rsidRDefault="00336CC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336CCF" w:rsidRPr="00333223" w:rsidRDefault="00336CCF"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336CCF" w:rsidRPr="000F11E5" w:rsidRDefault="00336CCF"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1E22E4">
        <w:rPr>
          <w:rFonts w:ascii="Times New Roman" w:hAnsi="Times New Roman" w:cs="Times New Roman"/>
          <w:sz w:val="24"/>
          <w:szCs w:val="24"/>
        </w:rPr>
        <w:t>1</w:t>
      </w:r>
      <w:r w:rsidRPr="00825A80">
        <w:rPr>
          <w:rFonts w:ascii="Times New Roman" w:hAnsi="Times New Roman" w:cs="Times New Roman"/>
          <w:sz w:val="24"/>
          <w:szCs w:val="24"/>
        </w:rPr>
        <w:t>4</w:t>
      </w:r>
      <w:r>
        <w:rPr>
          <w:rFonts w:ascii="GHEA Grapalat" w:hAnsi="GHEA Grapalat" w:cs="GHEA Grapalat"/>
          <w:sz w:val="24"/>
          <w:szCs w:val="24"/>
        </w:rPr>
        <w:t>.</w:t>
      </w:r>
      <w:r w:rsidRPr="00ED1068">
        <w:rPr>
          <w:rFonts w:ascii="GHEA Grapalat" w:hAnsi="GHEA Grapalat" w:cs="GHEA Grapalat"/>
          <w:sz w:val="24"/>
          <w:szCs w:val="24"/>
        </w:rPr>
        <w:t>0</w:t>
      </w:r>
      <w:r w:rsidRPr="00825A80">
        <w:rPr>
          <w:rFonts w:ascii="GHEA Grapalat" w:hAnsi="GHEA Grapalat" w:cs="GHEA Grapalat"/>
          <w:sz w:val="24"/>
          <w:szCs w:val="24"/>
        </w:rPr>
        <w:t>4</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336CCF" w:rsidRPr="001B32D9" w:rsidRDefault="00336CCF"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336CCF" w:rsidRPr="00643D35" w:rsidRDefault="00336CCF"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336CCF" w:rsidRPr="00643D35" w:rsidRDefault="00336CCF"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336CCF" w:rsidRPr="00643D35" w:rsidRDefault="00336CCF"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336CCF" w:rsidRPr="00643D35" w:rsidRDefault="00336CCF"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336CCF" w:rsidRPr="00D5443D" w:rsidRDefault="00336CCF"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336CCF" w:rsidRPr="009044F1" w:rsidRDefault="00336CCF"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336CCF" w:rsidRPr="006C606F" w:rsidRDefault="00336CCF"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20/49</w:t>
      </w:r>
    </w:p>
    <w:p w:rsidR="00336CCF" w:rsidRPr="009044F1" w:rsidRDefault="00336CCF"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Pr>
          <w:i/>
          <w:iCs/>
          <w:lang w:val="en-US"/>
        </w:rPr>
        <w:t>30</w:t>
      </w:r>
      <w:r>
        <w:rPr>
          <w:rFonts w:ascii="GHEA Grapalat" w:hAnsi="GHEA Grapalat" w:cs="GHEA Grapalat"/>
          <w:i/>
          <w:iCs/>
        </w:rPr>
        <w:t>.</w:t>
      </w:r>
      <w:r w:rsidRPr="0063098F">
        <w:rPr>
          <w:rFonts w:ascii="GHEA Grapalat" w:hAnsi="GHEA Grapalat" w:cs="GHEA Grapalat"/>
          <w:i/>
          <w:iCs/>
        </w:rPr>
        <w:t>0</w:t>
      </w:r>
      <w:r w:rsidRPr="00825A80">
        <w:rPr>
          <w:rFonts w:ascii="GHEA Grapalat" w:hAnsi="GHEA Grapalat" w:cs="GHEA Grapalat"/>
          <w:i/>
          <w:iCs/>
        </w:rPr>
        <w:t>3</w:t>
      </w:r>
      <w:r w:rsidRPr="00D13026">
        <w:rPr>
          <w:rFonts w:ascii="GHEA Grapalat" w:hAnsi="GHEA Grapalat" w:cs="GHEA Grapalat"/>
          <w:i/>
          <w:iCs/>
        </w:rPr>
        <w:t>.</w:t>
      </w:r>
      <w:r w:rsidRPr="009044F1">
        <w:rPr>
          <w:rFonts w:ascii="GHEA Grapalat" w:hAnsi="GHEA Grapalat" w:cs="GHEA Grapalat"/>
          <w:i/>
          <w:iCs/>
        </w:rPr>
        <w:t xml:space="preserve"> 20</w:t>
      </w:r>
      <w:r w:rsidRPr="0063098F">
        <w:rPr>
          <w:rFonts w:ascii="GHEA Grapalat" w:hAnsi="GHEA Grapalat" w:cs="GHEA Grapalat"/>
          <w:i/>
          <w:iCs/>
        </w:rPr>
        <w:t>20</w:t>
      </w:r>
      <w:r w:rsidRPr="009044F1">
        <w:rPr>
          <w:rFonts w:ascii="GHEA Grapalat Cyr" w:hAnsi="GHEA Grapalat Cyr" w:cs="GHEA Grapalat Cyr"/>
          <w:i/>
          <w:iCs/>
        </w:rPr>
        <w:t>г.</w:t>
      </w:r>
    </w:p>
    <w:p w:rsidR="00336CCF" w:rsidRPr="009044F1" w:rsidRDefault="00336CCF" w:rsidP="00B46D58">
      <w:pPr>
        <w:pStyle w:val="BodyText"/>
        <w:widowControl w:val="0"/>
        <w:spacing w:after="160"/>
        <w:ind w:right="-7" w:firstLine="567"/>
        <w:jc w:val="center"/>
        <w:rPr>
          <w:rFonts w:ascii="GHEA Grapalat" w:hAnsi="GHEA Grapalat" w:cs="GHEA Grapalat"/>
        </w:rPr>
      </w:pPr>
    </w:p>
    <w:p w:rsidR="00336CCF" w:rsidRPr="003A1EBB" w:rsidRDefault="00336CCF" w:rsidP="00B46D58">
      <w:pPr>
        <w:pStyle w:val="BodyText"/>
        <w:widowControl w:val="0"/>
        <w:spacing w:after="160"/>
        <w:ind w:right="-7" w:firstLine="567"/>
        <w:jc w:val="center"/>
        <w:rPr>
          <w:rFonts w:ascii="GHEA Grapalat" w:hAnsi="GHEA Grapalat" w:cs="GHEA Grapalat"/>
        </w:rPr>
      </w:pPr>
    </w:p>
    <w:p w:rsidR="00336CCF" w:rsidRPr="003A1EBB" w:rsidRDefault="00336CCF" w:rsidP="00B46D58">
      <w:pPr>
        <w:pStyle w:val="BodyText"/>
        <w:widowControl w:val="0"/>
        <w:spacing w:after="160"/>
        <w:ind w:right="-7" w:firstLine="567"/>
        <w:jc w:val="center"/>
        <w:rPr>
          <w:rFonts w:ascii="GHEA Grapalat" w:hAnsi="GHEA Grapalat" w:cs="GHEA Grapalat"/>
        </w:rPr>
      </w:pPr>
    </w:p>
    <w:p w:rsidR="00336CCF" w:rsidRPr="001E2F02" w:rsidRDefault="00336CCF"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336CCF" w:rsidRPr="00D13026" w:rsidRDefault="00336CCF" w:rsidP="00B46D58">
      <w:pPr>
        <w:pStyle w:val="BodyText"/>
        <w:widowControl w:val="0"/>
        <w:spacing w:after="160"/>
        <w:ind w:right="-7" w:firstLine="567"/>
        <w:jc w:val="center"/>
        <w:rPr>
          <w:rFonts w:ascii="GHEA Grapalat" w:hAnsi="GHEA Grapalat" w:cs="GHEA Grapalat"/>
          <w:lang w:val="af-ZA"/>
        </w:rPr>
      </w:pPr>
    </w:p>
    <w:p w:rsidR="00336CCF" w:rsidRPr="009044F1" w:rsidRDefault="00336CCF"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336CCF" w:rsidRPr="009044F1" w:rsidRDefault="00336CCF" w:rsidP="00B46D58">
      <w:pPr>
        <w:pStyle w:val="BodyText"/>
        <w:widowControl w:val="0"/>
        <w:spacing w:after="160"/>
        <w:ind w:right="-7" w:firstLine="567"/>
        <w:jc w:val="center"/>
        <w:rPr>
          <w:rFonts w:ascii="GHEA Grapalat" w:hAnsi="GHEA Grapalat" w:cs="GHEA Grapalat"/>
        </w:rPr>
      </w:pPr>
    </w:p>
    <w:p w:rsidR="00336CCF" w:rsidRPr="001E2F02" w:rsidRDefault="00336CCF"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336CCF" w:rsidRPr="00D13026" w:rsidRDefault="00336CCF" w:rsidP="00D13026">
      <w:pPr>
        <w:pStyle w:val="BodyText"/>
        <w:widowControl w:val="0"/>
        <w:spacing w:after="160"/>
        <w:ind w:right="-7" w:firstLine="567"/>
        <w:jc w:val="center"/>
        <w:rPr>
          <w:rFonts w:ascii="GHEA Grapalat" w:hAnsi="GHEA Grapalat" w:cs="GHEA Grapalat"/>
          <w:lang w:val="af-ZA"/>
        </w:rPr>
      </w:pPr>
    </w:p>
    <w:p w:rsidR="00336CCF" w:rsidRPr="00D13026" w:rsidRDefault="00336CCF" w:rsidP="00D13026">
      <w:pPr>
        <w:pStyle w:val="BodyText"/>
        <w:widowControl w:val="0"/>
        <w:spacing w:after="160"/>
        <w:ind w:right="-7"/>
        <w:jc w:val="center"/>
        <w:rPr>
          <w:rFonts w:ascii="GHEA Grapalat" w:hAnsi="GHEA Grapalat" w:cs="GHEA Grapalat"/>
          <w:lang w:val="af-ZA"/>
        </w:rPr>
      </w:pPr>
    </w:p>
    <w:p w:rsidR="00336CCF" w:rsidRPr="009044F1" w:rsidRDefault="00336CCF"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336CCF" w:rsidRPr="009044F1" w:rsidRDefault="00336CCF" w:rsidP="00B46D58">
      <w:pPr>
        <w:widowControl w:val="0"/>
        <w:spacing w:after="160"/>
        <w:ind w:firstLine="567"/>
        <w:jc w:val="both"/>
        <w:rPr>
          <w:rFonts w:ascii="GHEA Grapalat" w:hAnsi="GHEA Grapalat" w:cs="GHEA Grapalat"/>
          <w:i/>
          <w:iCs/>
        </w:rPr>
      </w:pPr>
    </w:p>
    <w:p w:rsidR="00336CCF" w:rsidRPr="009044F1" w:rsidRDefault="00336CCF" w:rsidP="00B46D58">
      <w:pPr>
        <w:widowControl w:val="0"/>
        <w:spacing w:after="160"/>
        <w:ind w:firstLine="567"/>
        <w:jc w:val="center"/>
        <w:rPr>
          <w:rFonts w:ascii="GHEA Grapalat" w:hAnsi="GHEA Grapalat" w:cs="GHEA Grapalat"/>
          <w:b/>
          <w:bCs/>
        </w:rPr>
      </w:pPr>
    </w:p>
    <w:p w:rsidR="00336CCF" w:rsidRPr="009044F1" w:rsidRDefault="00336CC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336CCF" w:rsidRPr="005C1C38" w:rsidRDefault="00336CCF" w:rsidP="00A514E3">
      <w:pPr>
        <w:pStyle w:val="BodyText"/>
        <w:widowControl w:val="0"/>
        <w:spacing w:after="160"/>
        <w:ind w:right="-7"/>
        <w:rPr>
          <w:rFonts w:ascii="GHEA Grapalat" w:hAnsi="GHEA Grapalat" w:cs="GHEA Grapalat"/>
        </w:rPr>
      </w:pPr>
    </w:p>
    <w:p w:rsidR="00336CCF" w:rsidRPr="004328D4" w:rsidRDefault="00336CCF"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336CCF" w:rsidRPr="004328D4" w:rsidRDefault="00336CCF" w:rsidP="004328D4">
      <w:pPr>
        <w:pStyle w:val="BodyText"/>
        <w:widowControl w:val="0"/>
        <w:spacing w:after="160"/>
        <w:ind w:right="-7" w:firstLine="567"/>
        <w:jc w:val="center"/>
        <w:rPr>
          <w:rFonts w:ascii="GHEA Grapalat" w:hAnsi="GHEA Grapalat" w:cs="GHEA Grapalat"/>
          <w:b/>
          <w:bCs/>
          <w:lang w:val="af-ZA"/>
        </w:rPr>
      </w:pPr>
    </w:p>
    <w:p w:rsidR="00336CCF" w:rsidRPr="00D13026" w:rsidRDefault="00336CCF" w:rsidP="004328D4">
      <w:pPr>
        <w:pStyle w:val="BodyText"/>
        <w:widowControl w:val="0"/>
        <w:spacing w:after="160"/>
        <w:ind w:right="-7"/>
        <w:jc w:val="center"/>
        <w:rPr>
          <w:rFonts w:ascii="GHEA Grapalat" w:hAnsi="GHEA Grapalat" w:cs="GHEA Grapalat"/>
          <w:lang w:val="af-ZA"/>
        </w:rPr>
      </w:pPr>
    </w:p>
    <w:p w:rsidR="00336CCF" w:rsidRPr="00D13026" w:rsidRDefault="00336CCF" w:rsidP="00B46D58">
      <w:pPr>
        <w:widowControl w:val="0"/>
        <w:spacing w:after="160"/>
        <w:ind w:firstLine="567"/>
        <w:jc w:val="center"/>
        <w:rPr>
          <w:rFonts w:ascii="GHEA Grapalat" w:hAnsi="GHEA Grapalat" w:cs="GHEA Grapalat"/>
          <w:lang w:val="af-ZA"/>
        </w:rPr>
      </w:pPr>
    </w:p>
    <w:p w:rsidR="00336CCF" w:rsidRPr="009044F1" w:rsidRDefault="00336CCF"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336CCF" w:rsidRPr="009044F1" w:rsidRDefault="00336CCF" w:rsidP="00B46D58">
      <w:pPr>
        <w:widowControl w:val="0"/>
        <w:spacing w:after="160"/>
        <w:jc w:val="center"/>
        <w:rPr>
          <w:rFonts w:ascii="GHEA Grapalat" w:hAnsi="GHEA Grapalat" w:cs="GHEA Grapalat"/>
          <w:b/>
          <w:bCs/>
        </w:rPr>
      </w:pPr>
    </w:p>
    <w:p w:rsidR="00336CCF" w:rsidRPr="008842CE" w:rsidRDefault="00336CC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336CCF" w:rsidRPr="008842CE" w:rsidRDefault="00336CCF" w:rsidP="00B46D58">
      <w:pPr>
        <w:widowControl w:val="0"/>
        <w:spacing w:after="160"/>
        <w:jc w:val="center"/>
        <w:rPr>
          <w:rFonts w:ascii="GHEA Grapalat" w:hAnsi="GHEA Grapalat" w:cs="GHEA Grapalat"/>
        </w:rPr>
      </w:pPr>
    </w:p>
    <w:p w:rsidR="00336CCF" w:rsidRPr="009044F1"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336CCF" w:rsidRPr="009044F1"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336CCF" w:rsidRPr="00543BAE"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336CCF" w:rsidRPr="009044F1"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336CCF" w:rsidRPr="009044F1" w:rsidRDefault="00336CCF"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336CCF" w:rsidRPr="00201BD7" w:rsidRDefault="00336CCF"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336CCF" w:rsidRPr="008842CE"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336CCF" w:rsidRPr="003A1EBB"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336CCF" w:rsidRPr="009044F1"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336CCF" w:rsidRPr="003A1EBB"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336CCF" w:rsidRPr="00543BAE"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336CCF" w:rsidRDefault="00336CCF" w:rsidP="00B46D58">
      <w:pPr>
        <w:widowControl w:val="0"/>
        <w:spacing w:after="160"/>
        <w:jc w:val="center"/>
        <w:rPr>
          <w:rFonts w:ascii="GHEA Grapalat" w:hAnsi="GHEA Grapalat" w:cs="GHEA Grapalat"/>
          <w:b/>
          <w:bCs/>
        </w:rPr>
      </w:pPr>
    </w:p>
    <w:p w:rsidR="00336CCF" w:rsidRDefault="00336CCF" w:rsidP="00B46D58">
      <w:pPr>
        <w:widowControl w:val="0"/>
        <w:spacing w:after="160"/>
        <w:jc w:val="center"/>
        <w:rPr>
          <w:rFonts w:ascii="GHEA Grapalat" w:hAnsi="GHEA Grapalat" w:cs="GHEA Grapalat"/>
          <w:b/>
          <w:bCs/>
        </w:rPr>
      </w:pPr>
    </w:p>
    <w:p w:rsidR="00336CCF" w:rsidRPr="00374F4A" w:rsidRDefault="00336CCF"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336CCF" w:rsidRPr="00374F4A" w:rsidRDefault="00336CCF" w:rsidP="00B46D58">
      <w:pPr>
        <w:widowControl w:val="0"/>
        <w:spacing w:after="160"/>
        <w:jc w:val="center"/>
        <w:rPr>
          <w:rFonts w:ascii="GHEA Grapalat" w:hAnsi="GHEA Grapalat" w:cs="GHEA Grapalat"/>
          <w:b/>
          <w:bCs/>
        </w:rPr>
      </w:pPr>
    </w:p>
    <w:p w:rsidR="00336CCF" w:rsidRDefault="00336CC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336CCF" w:rsidRPr="008842CE" w:rsidRDefault="00336CCF" w:rsidP="00B46D58">
      <w:pPr>
        <w:widowControl w:val="0"/>
        <w:spacing w:after="160"/>
        <w:jc w:val="center"/>
        <w:rPr>
          <w:rFonts w:ascii="GHEA Grapalat" w:hAnsi="GHEA Grapalat" w:cs="GHEA Grapalat"/>
          <w:b/>
          <w:bCs/>
        </w:rPr>
      </w:pPr>
    </w:p>
    <w:p w:rsidR="00336CCF" w:rsidRPr="003A1EBB" w:rsidRDefault="00336CCF"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336CCF" w:rsidRPr="003A1EBB" w:rsidRDefault="00336CCF"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336CCF" w:rsidRPr="00625529" w:rsidRDefault="00336CCF"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336CCF" w:rsidRDefault="00336CCF">
      <w:pPr>
        <w:rPr>
          <w:rFonts w:ascii="GHEA Grapalat" w:hAnsi="GHEA Grapalat" w:cs="GHEA Grapalat"/>
          <w:spacing w:val="-6"/>
        </w:rPr>
      </w:pPr>
      <w:r>
        <w:rPr>
          <w:rFonts w:ascii="GHEA Grapalat" w:hAnsi="GHEA Grapalat" w:cs="GHEA Grapalat"/>
          <w:spacing w:val="-6"/>
        </w:rPr>
        <w:br w:type="page"/>
      </w:r>
    </w:p>
    <w:p w:rsidR="00336CCF" w:rsidRPr="006D2DF7" w:rsidRDefault="00336CCF"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20/49</w:t>
      </w:r>
      <w:r w:rsidRPr="006D2DF7">
        <w:rPr>
          <w:rFonts w:ascii="GHEA Grapalat Cyr" w:hAnsi="GHEA Grapalat Cyr" w:cs="GHEA Grapalat Cyr"/>
          <w:spacing w:val="-6"/>
        </w:rPr>
        <w:t xml:space="preserve"> (далее — процедура).</w:t>
      </w:r>
    </w:p>
    <w:p w:rsidR="00336CCF" w:rsidRPr="000B2CFA" w:rsidRDefault="00336CCF"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6CCF" w:rsidRPr="009044F1" w:rsidRDefault="00336CCF"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336CCF" w:rsidRPr="009044F1" w:rsidRDefault="00336CC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6CCF" w:rsidRPr="001E2F02" w:rsidRDefault="00336CCF"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336CCF" w:rsidRPr="00F5562B" w:rsidRDefault="00336CCF" w:rsidP="00B46D58">
      <w:pPr>
        <w:pStyle w:val="BodyTextIndent2"/>
        <w:widowControl w:val="0"/>
        <w:spacing w:after="160" w:line="240" w:lineRule="auto"/>
        <w:ind w:firstLine="567"/>
        <w:rPr>
          <w:rFonts w:ascii="GHEA Grapalat" w:hAnsi="GHEA Grapalat" w:cs="GHEA Grapalat"/>
          <w:sz w:val="24"/>
          <w:szCs w:val="24"/>
          <w:lang w:val="es-ES"/>
        </w:rPr>
      </w:pPr>
    </w:p>
    <w:p w:rsidR="00336CCF" w:rsidRPr="009044F1" w:rsidRDefault="00336CCF"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336CCF" w:rsidRPr="009044F1" w:rsidRDefault="00336CCF" w:rsidP="00B46D58">
      <w:pPr>
        <w:pStyle w:val="Heading3"/>
        <w:keepNext w:val="0"/>
        <w:widowControl w:val="0"/>
        <w:spacing w:after="160" w:line="240" w:lineRule="auto"/>
        <w:rPr>
          <w:rFonts w:ascii="GHEA Grapalat" w:hAnsi="GHEA Grapalat" w:cs="GHEA Grapalat"/>
          <w:sz w:val="24"/>
          <w:szCs w:val="24"/>
        </w:rPr>
      </w:pPr>
    </w:p>
    <w:p w:rsidR="00336CCF" w:rsidRPr="009044F1" w:rsidRDefault="00336CCF"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336CCF" w:rsidRPr="009044F1" w:rsidRDefault="00336CCF"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1E22E4">
        <w:rPr>
          <w:rFonts w:ascii="Times New Roman" w:hAnsi="Times New Roman" w:cs="Times New Roman"/>
          <w:i w:val="0"/>
          <w:iCs w:val="0"/>
          <w:sz w:val="24"/>
          <w:szCs w:val="24"/>
        </w:rPr>
        <w:t>1</w:t>
      </w:r>
      <w:r w:rsidRPr="00825A80">
        <w:rPr>
          <w:rFonts w:ascii="Times New Roman" w:hAnsi="Times New Roman" w:cs="Times New Roman"/>
          <w:i w:val="0"/>
          <w:iCs w:val="0"/>
          <w:sz w:val="24"/>
          <w:szCs w:val="24"/>
        </w:rPr>
        <w:t>9</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336CCF" w:rsidRPr="009044F1">
        <w:trPr>
          <w:jc w:val="center"/>
        </w:trPr>
        <w:tc>
          <w:tcPr>
            <w:tcW w:w="1530" w:type="dxa"/>
            <w:vAlign w:val="center"/>
          </w:tcPr>
          <w:p w:rsidR="00336CCF" w:rsidRPr="009044F1" w:rsidRDefault="00336CCF"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336CCF" w:rsidRPr="009044F1" w:rsidRDefault="00336CCF"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ԱԱՇ-ի խողովակ 3/16x1/16 ստերիլ</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Արտածծիչ կաթետր փակ համակարգ</w:t>
            </w:r>
          </w:p>
        </w:tc>
      </w:tr>
      <w:tr w:rsidR="00336CCF" w:rsidRPr="0081467B">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Բախիլ</w:t>
            </w:r>
          </w:p>
        </w:tc>
      </w:tr>
      <w:tr w:rsidR="00336CCF" w:rsidRPr="0081467B">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Էլեկտրոդ ԷՍԳ-ի մեծահասակի</w:t>
            </w:r>
          </w:p>
        </w:tc>
      </w:tr>
      <w:tr w:rsidR="00336CCF" w:rsidRPr="0081467B">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Թթվածնի բալոն  սայլակով</w:t>
            </w:r>
          </w:p>
        </w:tc>
      </w:tr>
      <w:tr w:rsidR="00336CCF" w:rsidRPr="0081467B">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Կաթետր բալոն ատրիոսեպտոստոմիկ</w:t>
            </w:r>
          </w:p>
        </w:tc>
      </w:tr>
      <w:tr w:rsidR="00336CCF" w:rsidRPr="0081467B">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Կաթետր Ֆոգարթի</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Կոննեկտոր</w:t>
            </w:r>
          </w:p>
        </w:tc>
      </w:tr>
      <w:tr w:rsidR="00336CCF" w:rsidRPr="00A01C20">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Կոննեկտոր</w:t>
            </w:r>
          </w:p>
        </w:tc>
      </w:tr>
      <w:tr w:rsidR="00336CCF" w:rsidRPr="00A01C20">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Ձեռնոց բժշկական առանց տալկի</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 xml:space="preserve">Ներարկիչ 10մլ, </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 xml:space="preserve">Ներարկիչ 20մլ, </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Ներարկիչ 3մլ</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Ներարկիչ 5մլ</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 xml:space="preserve">Շիռմա </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Շնչական պարկ մանկական</w:t>
            </w:r>
          </w:p>
        </w:tc>
      </w:tr>
      <w:tr w:rsidR="00336CCF" w:rsidRPr="009044F1">
        <w:trPr>
          <w:jc w:val="center"/>
        </w:trPr>
        <w:tc>
          <w:tcPr>
            <w:tcW w:w="1530" w:type="dxa"/>
            <w:vAlign w:val="center"/>
          </w:tcPr>
          <w:p w:rsidR="00336CCF" w:rsidRDefault="00336CCF">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Շնչական պարկ մեծահասակի</w:t>
            </w:r>
          </w:p>
        </w:tc>
      </w:tr>
      <w:tr w:rsidR="00336CCF" w:rsidRPr="009044F1">
        <w:trPr>
          <w:jc w:val="center"/>
        </w:trPr>
        <w:tc>
          <w:tcPr>
            <w:tcW w:w="1530" w:type="dxa"/>
            <w:vAlign w:val="center"/>
          </w:tcPr>
          <w:p w:rsidR="00336CCF" w:rsidRPr="00825A80" w:rsidRDefault="00336CCF">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336CCF" w:rsidRDefault="00336CCF">
            <w:pPr>
              <w:rPr>
                <w:rFonts w:ascii="Arial Unicode" w:hAnsi="Arial Unicode" w:cs="Arial Unicode"/>
                <w:sz w:val="16"/>
                <w:szCs w:val="16"/>
              </w:rPr>
            </w:pPr>
            <w:r>
              <w:rPr>
                <w:rFonts w:ascii="Arial Unicode" w:hAnsi="Arial Unicode" w:cs="Arial Unicode"/>
                <w:sz w:val="16"/>
                <w:szCs w:val="16"/>
              </w:rPr>
              <w:t>Ջերմաչափ</w:t>
            </w:r>
          </w:p>
        </w:tc>
      </w:tr>
      <w:tr w:rsidR="00336CCF" w:rsidRPr="00825A80">
        <w:trPr>
          <w:jc w:val="center"/>
        </w:trPr>
        <w:tc>
          <w:tcPr>
            <w:tcW w:w="1530" w:type="dxa"/>
            <w:vAlign w:val="center"/>
          </w:tcPr>
          <w:p w:rsidR="00336CCF" w:rsidRPr="00825A80" w:rsidRDefault="00336CCF">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336CCF" w:rsidRPr="00825A80" w:rsidRDefault="00336CCF">
            <w:pPr>
              <w:rPr>
                <w:rFonts w:ascii="Arial Unicode" w:hAnsi="Arial Unicode" w:cs="Arial Unicode"/>
                <w:sz w:val="16"/>
                <w:szCs w:val="16"/>
                <w:lang w:val="en-US"/>
              </w:rPr>
            </w:pPr>
            <w:r>
              <w:rPr>
                <w:rFonts w:ascii="Arial Unicode" w:hAnsi="Arial Unicode" w:cs="Arial Unicode"/>
                <w:sz w:val="16"/>
                <w:szCs w:val="16"/>
              </w:rPr>
              <w:t>Օքսիգենատոր</w:t>
            </w:r>
            <w:r w:rsidRPr="00825A80">
              <w:rPr>
                <w:rFonts w:ascii="Arial Unicode" w:hAnsi="Arial Unicode" w:cs="Arial Unicode"/>
                <w:sz w:val="16"/>
                <w:szCs w:val="16"/>
                <w:lang w:val="en-US"/>
              </w:rPr>
              <w:t xml:space="preserve"> </w:t>
            </w:r>
            <w:r>
              <w:rPr>
                <w:rFonts w:ascii="Arial Unicode" w:hAnsi="Arial Unicode" w:cs="Arial Unicode"/>
                <w:sz w:val="16"/>
                <w:szCs w:val="16"/>
              </w:rPr>
              <w:t>մանկական</w:t>
            </w:r>
            <w:r w:rsidRPr="00825A80">
              <w:rPr>
                <w:rFonts w:ascii="Arial Unicode" w:hAnsi="Arial Unicode" w:cs="Arial Unicode"/>
                <w:sz w:val="16"/>
                <w:szCs w:val="16"/>
                <w:lang w:val="en-US"/>
              </w:rPr>
              <w:t xml:space="preserve"> </w:t>
            </w:r>
            <w:r>
              <w:rPr>
                <w:rFonts w:ascii="Arial Unicode" w:hAnsi="Arial Unicode" w:cs="Arial Unicode"/>
                <w:sz w:val="16"/>
                <w:szCs w:val="16"/>
              </w:rPr>
              <w:t>Սորին</w:t>
            </w:r>
            <w:r w:rsidRPr="00825A80">
              <w:rPr>
                <w:rFonts w:ascii="Arial Unicode" w:hAnsi="Arial Unicode" w:cs="Arial Unicode"/>
                <w:sz w:val="16"/>
                <w:szCs w:val="16"/>
                <w:lang w:val="en-US"/>
              </w:rPr>
              <w:t xml:space="preserve"> </w:t>
            </w:r>
            <w:r>
              <w:rPr>
                <w:rFonts w:ascii="Arial Unicode" w:hAnsi="Arial Unicode" w:cs="Arial Unicode"/>
                <w:sz w:val="16"/>
                <w:szCs w:val="16"/>
              </w:rPr>
              <w:t>Քիդս</w:t>
            </w:r>
            <w:r w:rsidRPr="00825A80">
              <w:rPr>
                <w:rFonts w:ascii="Arial Unicode" w:hAnsi="Arial Unicode" w:cs="Arial Unicode"/>
                <w:sz w:val="16"/>
                <w:szCs w:val="16"/>
                <w:lang w:val="en-US"/>
              </w:rPr>
              <w:t xml:space="preserve"> D101</w:t>
            </w:r>
          </w:p>
        </w:tc>
      </w:tr>
    </w:tbl>
    <w:p w:rsidR="00336CCF" w:rsidRPr="00201BD7" w:rsidRDefault="00336CCF"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336CCF" w:rsidRPr="00F5562B" w:rsidRDefault="00336CC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336CCF" w:rsidRPr="009044F1" w:rsidRDefault="00336CCF" w:rsidP="00B46D58">
      <w:pPr>
        <w:widowControl w:val="0"/>
        <w:spacing w:after="160"/>
        <w:ind w:firstLine="567"/>
        <w:jc w:val="center"/>
        <w:rPr>
          <w:rFonts w:ascii="GHEA Grapalat" w:hAnsi="GHEA Grapalat" w:cs="GHEA Grapalat"/>
          <w:i/>
          <w:iCs/>
        </w:rPr>
      </w:pPr>
    </w:p>
    <w:p w:rsidR="00336CCF" w:rsidRPr="009044F1" w:rsidRDefault="00336CCF"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336CCF" w:rsidRPr="009044F1" w:rsidRDefault="00336CCF"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36CCF" w:rsidRPr="003240F7"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36CCF" w:rsidRPr="008842CE" w:rsidRDefault="00336CCF"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36CCF" w:rsidRPr="009044F1" w:rsidRDefault="00336CCF"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336CCF" w:rsidRPr="009044F1" w:rsidRDefault="00336CCF"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336CCF" w:rsidRPr="009044F1" w:rsidRDefault="00336CCF"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336CCF" w:rsidRPr="009044F1" w:rsidRDefault="00336CCF"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336CCF" w:rsidRPr="00ED3BA4"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36CCF" w:rsidRPr="009044F1"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36CCF" w:rsidRPr="009044F1" w:rsidRDefault="00336CCF" w:rsidP="00B46D58">
      <w:pPr>
        <w:widowControl w:val="0"/>
        <w:spacing w:after="160"/>
        <w:ind w:firstLine="567"/>
        <w:jc w:val="both"/>
        <w:rPr>
          <w:rFonts w:ascii="GHEA Grapalat" w:hAnsi="GHEA Grapalat" w:cs="GHEA Grapalat"/>
          <w:b/>
          <w:bCs/>
        </w:rPr>
      </w:pPr>
    </w:p>
    <w:p w:rsidR="00336CCF" w:rsidRPr="009044F1" w:rsidRDefault="00336CCF"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336CCF" w:rsidRPr="009044F1" w:rsidRDefault="00336CCF"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336CCF" w:rsidRPr="00204EEA" w:rsidRDefault="00336CCF"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36CCF" w:rsidRDefault="00336CCF"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336CCF" w:rsidRPr="000811C1" w:rsidRDefault="00336CCF"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336CCF" w:rsidRPr="009044F1" w:rsidRDefault="00336CCF" w:rsidP="00B46D58">
      <w:pPr>
        <w:widowControl w:val="0"/>
        <w:spacing w:after="160"/>
        <w:jc w:val="center"/>
        <w:rPr>
          <w:rFonts w:ascii="GHEA Grapalat" w:hAnsi="GHEA Grapalat" w:cs="GHEA Grapalat"/>
          <w:b/>
          <w:bCs/>
        </w:rPr>
      </w:pPr>
    </w:p>
    <w:p w:rsidR="00336CCF" w:rsidRPr="00995804" w:rsidRDefault="00336CCF"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36CCF" w:rsidRPr="009044F1" w:rsidRDefault="00336CC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336CCF" w:rsidRPr="009044F1" w:rsidRDefault="00336CC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336CCF" w:rsidRPr="005114D0" w:rsidRDefault="00336CC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336CCF" w:rsidRDefault="00336CCF"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336CCF" w:rsidRDefault="00336CCF"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336CCF" w:rsidRPr="00D3436F"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336CCF" w:rsidRDefault="00336CCF"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336CCF" w:rsidRDefault="00336CCF"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336CCF" w:rsidRDefault="00336CCF"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336CCF" w:rsidRDefault="00336CCF"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336CCF" w:rsidRDefault="00336CCF"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36CCF" w:rsidRDefault="00336CCF"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336CCF" w:rsidRPr="00BD1FC7" w:rsidRDefault="00336CCF"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336CCF" w:rsidRPr="00D3436F"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336CCF" w:rsidRDefault="00336CCF"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336CCF" w:rsidRDefault="00336CCF"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36CCF" w:rsidRDefault="00336CCF"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36CCF" w:rsidRDefault="00336CCF">
      <w:pPr>
        <w:rPr>
          <w:rFonts w:ascii="GHEA Grapalat" w:hAnsi="GHEA Grapalat" w:cs="GHEA Grapalat"/>
          <w:b/>
          <w:bCs/>
        </w:rPr>
      </w:pPr>
    </w:p>
    <w:p w:rsidR="00336CCF" w:rsidRPr="009044F1" w:rsidRDefault="00336CCF"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36CCF" w:rsidRPr="009044F1" w:rsidRDefault="00336CCF"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36CCF"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336CCF"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336CCF" w:rsidRDefault="00336CCF"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336CCF" w:rsidRPr="009044F1" w:rsidRDefault="00336CCF"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36CCF" w:rsidRPr="009044F1" w:rsidRDefault="00336CCF" w:rsidP="00B46D58">
      <w:pPr>
        <w:pStyle w:val="BodyTextIndent2"/>
        <w:widowControl w:val="0"/>
        <w:spacing w:after="160" w:line="240" w:lineRule="auto"/>
        <w:ind w:firstLine="567"/>
        <w:rPr>
          <w:rFonts w:ascii="GHEA Grapalat" w:hAnsi="GHEA Grapalat" w:cs="GHEA Grapalat"/>
          <w:sz w:val="24"/>
          <w:szCs w:val="24"/>
        </w:rPr>
      </w:pPr>
    </w:p>
    <w:p w:rsidR="00336CCF" w:rsidRPr="009044F1" w:rsidRDefault="00336CCF"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336CCF" w:rsidRPr="00AA7117" w:rsidRDefault="00336CC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36CCF" w:rsidRPr="009044F1" w:rsidRDefault="00336CC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36CCF" w:rsidRPr="009044F1" w:rsidRDefault="00336CCF" w:rsidP="00B46D58">
      <w:pPr>
        <w:widowControl w:val="0"/>
        <w:spacing w:after="160"/>
        <w:ind w:firstLine="567"/>
        <w:jc w:val="center"/>
        <w:rPr>
          <w:rFonts w:ascii="GHEA Grapalat" w:hAnsi="GHEA Grapalat" w:cs="GHEA Grapalat"/>
          <w:b/>
          <w:bCs/>
        </w:rPr>
      </w:pPr>
    </w:p>
    <w:p w:rsidR="00336CCF" w:rsidRPr="009044F1" w:rsidRDefault="00336CCF"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336CCF" w:rsidRPr="009044F1"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336CCF" w:rsidRDefault="00336CC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336CCF" w:rsidRDefault="00336CCF"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336CCF" w:rsidRDefault="00336CC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36CCF" w:rsidRDefault="00336CC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36CCF" w:rsidRDefault="00336CCF"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336CCF" w:rsidRDefault="00336CCF"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336CCF" w:rsidRPr="002A665D" w:rsidRDefault="00336CCF"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336CCF" w:rsidRPr="009044F1" w:rsidRDefault="00336CC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336CCF" w:rsidRPr="00352B29"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336CCF" w:rsidRPr="00A01157" w:rsidRDefault="00336CC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336CCF" w:rsidRPr="009044F1" w:rsidRDefault="00336CC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336CCF" w:rsidRPr="009044F1" w:rsidRDefault="00336CC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36CCF" w:rsidRPr="009044F1" w:rsidDel="00992C40"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336CCF" w:rsidRPr="00186559"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36CCF" w:rsidRPr="00A50C53"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336CCF"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336CCF"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336CCF" w:rsidRDefault="00336CCF"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336CCF" w:rsidRPr="009044F1"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336CCF" w:rsidRPr="009044F1"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336CCF"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36CCF" w:rsidRPr="00AA7117" w:rsidRDefault="00336CCF"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336CCF" w:rsidRDefault="00336CCF"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336CCF" w:rsidRPr="00AA7117" w:rsidRDefault="00336CCF"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336CCF" w:rsidRPr="009044F1"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36CCF" w:rsidRPr="009044F1"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336CCF" w:rsidRPr="009044F1"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336CCF" w:rsidRPr="009044F1"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336CCF" w:rsidRPr="009044F1" w:rsidRDefault="00336CCF"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36CCF"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336CCF" w:rsidRPr="009044F1" w:rsidRDefault="00336CC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336CCF" w:rsidRDefault="00336CCF"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36CCF" w:rsidRPr="001439BD" w:rsidRDefault="00336CCF"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36CCF" w:rsidRPr="00BF1CBD" w:rsidRDefault="00336CCF"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36CCF" w:rsidRDefault="00336CCF"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36CCF" w:rsidRPr="000811C1"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336CCF" w:rsidRPr="008C0D41" w:rsidRDefault="00336CCF"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336CCF" w:rsidRPr="009044F1"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36CCF" w:rsidRPr="005114D0" w:rsidRDefault="00336CC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36CCF" w:rsidRPr="00374F4A"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336CCF" w:rsidRPr="000811C1" w:rsidRDefault="00336CCF"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336CCF" w:rsidRPr="009044F1" w:rsidRDefault="00336CCF"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36CCF" w:rsidRPr="009044F1" w:rsidRDefault="00336CCF"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336CCF" w:rsidRPr="009044F1" w:rsidRDefault="00336CCF"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36CCF" w:rsidRDefault="00336CCF" w:rsidP="00B46D58">
      <w:pPr>
        <w:widowControl w:val="0"/>
        <w:spacing w:after="160"/>
        <w:jc w:val="center"/>
        <w:rPr>
          <w:rFonts w:ascii="GHEA Grapalat" w:hAnsi="GHEA Grapalat" w:cs="GHEA Grapalat"/>
          <w:b/>
          <w:bCs/>
        </w:rPr>
      </w:pPr>
    </w:p>
    <w:p w:rsidR="00336CCF" w:rsidRPr="009044F1" w:rsidRDefault="00336CC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36CCF" w:rsidRPr="009044F1" w:rsidRDefault="00336CCF"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6CCF" w:rsidRPr="009044F1" w:rsidRDefault="00336CCF"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336CCF" w:rsidRPr="009044F1" w:rsidRDefault="00336CCF" w:rsidP="00B46D58">
      <w:pPr>
        <w:widowControl w:val="0"/>
        <w:spacing w:after="160"/>
        <w:jc w:val="center"/>
        <w:rPr>
          <w:rFonts w:ascii="GHEA Grapalat" w:hAnsi="GHEA Grapalat" w:cs="GHEA Grapalat"/>
          <w:b/>
          <w:bCs/>
        </w:rPr>
      </w:pPr>
    </w:p>
    <w:p w:rsidR="00336CCF" w:rsidRPr="009044F1" w:rsidRDefault="00336CC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336CCF"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336CCF" w:rsidRDefault="00336CCF"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336CCF" w:rsidRDefault="00336CCF"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336CCF" w:rsidRPr="009044F1" w:rsidRDefault="00336CC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336CCF" w:rsidRDefault="00336CCF"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336CCF" w:rsidRDefault="00336CCF"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336CCF" w:rsidRPr="00DC30CC"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336CCF"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336CCF" w:rsidRDefault="00336CCF"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336CCF" w:rsidRDefault="00336CCF"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336CCF" w:rsidRPr="000811C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336CCF" w:rsidRPr="00D32092" w:rsidRDefault="00336CCF"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336CCF" w:rsidRPr="00625529" w:rsidRDefault="00336CCF"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336CCF" w:rsidRDefault="00336CCF"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336CCF" w:rsidRPr="009044F1" w:rsidRDefault="00336CCF" w:rsidP="00B46D58">
      <w:pPr>
        <w:widowControl w:val="0"/>
        <w:tabs>
          <w:tab w:val="left" w:pos="1134"/>
        </w:tabs>
        <w:spacing w:after="160"/>
        <w:ind w:firstLine="567"/>
        <w:jc w:val="both"/>
        <w:rPr>
          <w:rFonts w:ascii="GHEA Grapalat" w:hAnsi="GHEA Grapalat" w:cs="GHEA Grapalat"/>
        </w:rPr>
      </w:pPr>
    </w:p>
    <w:p w:rsidR="00336CCF" w:rsidRDefault="00336CCF"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336CCF" w:rsidRPr="009044F1" w:rsidRDefault="00336CCF" w:rsidP="005066AC">
      <w:pPr>
        <w:rPr>
          <w:rFonts w:ascii="GHEA Grapalat" w:hAnsi="GHEA Grapalat" w:cs="GHEA Grapalat"/>
          <w:b/>
          <w:bCs/>
        </w:rPr>
      </w:pP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336CCF" w:rsidRPr="00D570C6" w:rsidRDefault="00336CCF"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336CCF" w:rsidRPr="00D3436F"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36CCF" w:rsidRDefault="00336CCF">
      <w:pPr>
        <w:rPr>
          <w:rFonts w:ascii="GHEA Grapalat" w:hAnsi="GHEA Grapalat" w:cs="GHEA Grapalat"/>
          <w:b/>
          <w:bCs/>
        </w:rPr>
      </w:pPr>
      <w:r>
        <w:rPr>
          <w:rFonts w:ascii="GHEA Grapalat" w:hAnsi="GHEA Grapalat" w:cs="GHEA Grapalat"/>
          <w:b/>
          <w:bCs/>
        </w:rPr>
        <w:br w:type="page"/>
      </w:r>
    </w:p>
    <w:p w:rsidR="00336CCF" w:rsidRPr="009044F1" w:rsidRDefault="00336CCF"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336CCF"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336CCF"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336CCF" w:rsidRPr="00D3436F"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336CCF" w:rsidRDefault="00336CCF"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336CCF" w:rsidRPr="00D3436F"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36CCF" w:rsidRDefault="00336CCF"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36CCF" w:rsidRPr="00D3436F" w:rsidRDefault="00336CCF"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36CCF" w:rsidRDefault="00336CCF"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336CCF" w:rsidRPr="000811C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36CCF" w:rsidRPr="009044F1"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336CCF" w:rsidRPr="00D3436F" w:rsidRDefault="00336CCF"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336CCF" w:rsidRPr="009044F1" w:rsidRDefault="00336CCF"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336CCF" w:rsidRPr="009044F1" w:rsidRDefault="00336CCF" w:rsidP="00B46D58">
      <w:pPr>
        <w:widowControl w:val="0"/>
        <w:spacing w:after="160"/>
        <w:jc w:val="center"/>
        <w:rPr>
          <w:rFonts w:ascii="GHEA Grapalat" w:hAnsi="GHEA Grapalat" w:cs="GHEA Grapalat"/>
          <w:b/>
          <w:bCs/>
        </w:rPr>
      </w:pPr>
    </w:p>
    <w:p w:rsidR="00336CCF" w:rsidRDefault="00336CCF" w:rsidP="00B46D58">
      <w:pPr>
        <w:rPr>
          <w:rFonts w:ascii="GHEA Grapalat" w:hAnsi="GHEA Grapalat" w:cs="GHEA Grapalat"/>
          <w:b/>
          <w:bCs/>
        </w:rPr>
      </w:pPr>
      <w:r>
        <w:rPr>
          <w:rFonts w:ascii="GHEA Grapalat" w:hAnsi="GHEA Grapalat" w:cs="GHEA Grapalat"/>
          <w:b/>
          <w:bCs/>
        </w:rPr>
        <w:br w:type="page"/>
      </w:r>
    </w:p>
    <w:p w:rsidR="00336CCF" w:rsidRPr="00374F4A" w:rsidRDefault="00336CCF"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336CCF" w:rsidRPr="00374F4A" w:rsidRDefault="00336CCF" w:rsidP="00B46D58">
      <w:pPr>
        <w:widowControl w:val="0"/>
        <w:spacing w:after="160"/>
        <w:jc w:val="center"/>
        <w:rPr>
          <w:rFonts w:ascii="GHEA Grapalat" w:hAnsi="GHEA Grapalat" w:cs="GHEA Grapalat"/>
          <w:b/>
          <w:bCs/>
        </w:rPr>
      </w:pPr>
    </w:p>
    <w:p w:rsidR="00336CCF" w:rsidRPr="009044F1" w:rsidRDefault="00336CCF"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336CCF" w:rsidRPr="009044F1" w:rsidRDefault="00336CCF" w:rsidP="00B46D58">
      <w:pPr>
        <w:widowControl w:val="0"/>
        <w:spacing w:after="160"/>
        <w:jc w:val="center"/>
        <w:rPr>
          <w:rFonts w:ascii="GHEA Grapalat" w:hAnsi="GHEA Grapalat" w:cs="GHEA Grapalat"/>
        </w:rPr>
      </w:pPr>
    </w:p>
    <w:p w:rsidR="00336CCF" w:rsidRPr="009044F1" w:rsidRDefault="00336CC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336CCF" w:rsidRPr="009044F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36CCF"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336CCF" w:rsidRDefault="00336CCF" w:rsidP="00B46D58">
      <w:pPr>
        <w:widowControl w:val="0"/>
        <w:spacing w:after="160"/>
        <w:jc w:val="center"/>
        <w:rPr>
          <w:rFonts w:ascii="GHEA Grapalat" w:hAnsi="GHEA Grapalat" w:cs="GHEA Grapalat"/>
          <w:b/>
          <w:bCs/>
        </w:rPr>
      </w:pPr>
    </w:p>
    <w:p w:rsidR="00336CCF" w:rsidRDefault="00336CCF" w:rsidP="00B46D58">
      <w:pPr>
        <w:widowControl w:val="0"/>
        <w:spacing w:after="160"/>
        <w:jc w:val="center"/>
        <w:rPr>
          <w:rFonts w:ascii="GHEA Grapalat" w:hAnsi="GHEA Grapalat" w:cs="GHEA Grapalat"/>
          <w:b/>
          <w:bCs/>
        </w:rPr>
      </w:pPr>
    </w:p>
    <w:p w:rsidR="00336CCF" w:rsidRPr="009044F1" w:rsidRDefault="00336CCF"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336CCF" w:rsidRDefault="00336CCF"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336CCF" w:rsidRPr="000811C1" w:rsidRDefault="00336CCF"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336CCF" w:rsidRPr="00FF3F2A" w:rsidRDefault="00336CCF"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336CCF" w:rsidRPr="00D3436F" w:rsidRDefault="00336CCF"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336CCF" w:rsidRPr="00D3436F" w:rsidRDefault="00336CCF"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336CCF" w:rsidRDefault="00336CCF"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336CCF" w:rsidRDefault="00336CCF"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336CCF" w:rsidRPr="002658C9" w:rsidRDefault="00336CCF"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336CCF" w:rsidRPr="002658C9" w:rsidRDefault="00336CCF"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36CCF" w:rsidRPr="002658C9" w:rsidRDefault="00336CCF"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36CCF" w:rsidRPr="002658C9" w:rsidRDefault="00336CCF"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336CCF" w:rsidRPr="002658C9" w:rsidRDefault="00336CCF"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336CCF" w:rsidRPr="002658C9" w:rsidRDefault="00336CCF"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336CCF" w:rsidRPr="002658C9" w:rsidRDefault="00336CCF"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336CCF" w:rsidRPr="002658C9" w:rsidRDefault="00336CCF"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336CCF" w:rsidRDefault="00336CCF"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336CCF" w:rsidRDefault="00336CCF" w:rsidP="00B46D58">
      <w:pPr>
        <w:widowControl w:val="0"/>
        <w:tabs>
          <w:tab w:val="left" w:pos="1134"/>
        </w:tabs>
        <w:spacing w:after="160"/>
        <w:ind w:firstLine="567"/>
        <w:jc w:val="both"/>
        <w:rPr>
          <w:rFonts w:ascii="GHEA Grapalat" w:hAnsi="GHEA Grapalat" w:cs="GHEA Grapalat"/>
        </w:rPr>
      </w:pPr>
    </w:p>
    <w:p w:rsidR="00336CCF" w:rsidRDefault="00336CCF" w:rsidP="00B46D58">
      <w:pPr>
        <w:widowControl w:val="0"/>
        <w:tabs>
          <w:tab w:val="left" w:pos="1134"/>
        </w:tabs>
        <w:spacing w:after="160"/>
        <w:ind w:firstLine="567"/>
        <w:jc w:val="both"/>
        <w:rPr>
          <w:rFonts w:ascii="GHEA Grapalat" w:hAnsi="GHEA Grapalat" w:cs="GHEA Grapalat"/>
        </w:rPr>
      </w:pPr>
    </w:p>
    <w:p w:rsidR="00336CCF" w:rsidRPr="00E267E5" w:rsidRDefault="00336CCF" w:rsidP="00B46D58">
      <w:pPr>
        <w:widowControl w:val="0"/>
        <w:tabs>
          <w:tab w:val="left" w:pos="1134"/>
        </w:tabs>
        <w:spacing w:after="160"/>
        <w:ind w:firstLine="567"/>
        <w:jc w:val="both"/>
        <w:rPr>
          <w:rFonts w:ascii="GHEA Grapalat" w:hAnsi="GHEA Grapalat" w:cs="GHEA Grapalat"/>
        </w:rPr>
      </w:pPr>
    </w:p>
    <w:p w:rsidR="00336CCF" w:rsidRPr="00CE24AC"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201BD7"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CE24AC"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CE24AC" w:rsidRDefault="00336CCF" w:rsidP="00B46D58">
      <w:pPr>
        <w:pStyle w:val="norm"/>
        <w:widowControl w:val="0"/>
        <w:spacing w:after="160" w:line="240" w:lineRule="auto"/>
        <w:ind w:firstLine="284"/>
        <w:jc w:val="right"/>
        <w:rPr>
          <w:rFonts w:ascii="GHEA Grapalat" w:hAnsi="GHEA Grapalat" w:cs="GHEA Grapalat"/>
          <w:b/>
          <w:bCs/>
          <w:sz w:val="24"/>
          <w:szCs w:val="24"/>
        </w:rPr>
      </w:pPr>
    </w:p>
    <w:p w:rsidR="00336CCF" w:rsidRPr="00374F4A" w:rsidRDefault="00336CCF"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336CCF" w:rsidRPr="00374F4A" w:rsidRDefault="00336CCF"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НММЦ-ОКПТ-20/49</w:t>
      </w:r>
    </w:p>
    <w:p w:rsidR="00336CCF" w:rsidRPr="00374F4A" w:rsidRDefault="00336CCF" w:rsidP="00B46D58">
      <w:pPr>
        <w:widowControl w:val="0"/>
        <w:spacing w:after="120"/>
        <w:jc w:val="center"/>
        <w:rPr>
          <w:rFonts w:ascii="GHEA Grapalat" w:hAnsi="GHEA Grapalat" w:cs="GHEA Grapalat"/>
          <w:b/>
          <w:bCs/>
        </w:rPr>
      </w:pPr>
    </w:p>
    <w:p w:rsidR="00336CCF" w:rsidRPr="00374F4A" w:rsidRDefault="00336CCF"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336CCF" w:rsidRPr="00374F4A" w:rsidRDefault="00336CCF"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336CCF" w:rsidRPr="00374F4A" w:rsidRDefault="00336CCF" w:rsidP="00B46D58">
      <w:pPr>
        <w:widowControl w:val="0"/>
        <w:spacing w:after="120"/>
        <w:jc w:val="center"/>
        <w:rPr>
          <w:rFonts w:ascii="GHEA Grapalat" w:hAnsi="GHEA Grapalat" w:cs="GHEA Grapalat"/>
        </w:rPr>
      </w:pPr>
    </w:p>
    <w:p w:rsidR="00336CCF" w:rsidRPr="00C4157A" w:rsidRDefault="00336CCF"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336CCF" w:rsidRPr="000C1746" w:rsidRDefault="00336CCF"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336CCF" w:rsidRPr="00DA5EA0" w:rsidRDefault="00336CCF"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336CCF" w:rsidRPr="000C1746" w:rsidRDefault="00336CCF"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336CCF" w:rsidRPr="00C4157A" w:rsidRDefault="00336CCF"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НММЦ-ОКПТ-20/49</w:t>
      </w:r>
      <w:r w:rsidRPr="000C1746">
        <w:rPr>
          <w:rFonts w:ascii="GHEA Grapalat Cyr" w:hAnsi="GHEA Grapalat Cyr" w:cs="GHEA Grapalat Cyr"/>
          <w:sz w:val="16"/>
          <w:szCs w:val="16"/>
        </w:rPr>
        <w:t>наименование заказчика</w:t>
      </w:r>
    </w:p>
    <w:p w:rsidR="00336CCF" w:rsidRPr="00DA5EA0" w:rsidRDefault="00336CCF"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336CCF" w:rsidRPr="002B75BF" w:rsidRDefault="00336CCF"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336CCF" w:rsidRPr="000C1746" w:rsidRDefault="00336CCF"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336CCF" w:rsidRPr="00DA5EA0" w:rsidRDefault="00336CCF"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336CCF" w:rsidRPr="000C1746" w:rsidRDefault="00336CCF"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336CCF" w:rsidRDefault="00336CCF" w:rsidP="00B46D58">
      <w:pPr>
        <w:jc w:val="both"/>
        <w:rPr>
          <w:rFonts w:ascii="GHEA Grapalat" w:hAnsi="GHEA Grapalat" w:cs="GHEA Grapalat"/>
        </w:rPr>
      </w:pPr>
    </w:p>
    <w:p w:rsidR="00336CCF" w:rsidRDefault="00336CCF" w:rsidP="00B46D58">
      <w:pPr>
        <w:jc w:val="both"/>
        <w:rPr>
          <w:rFonts w:ascii="GHEA Grapalat Cyr" w:hAnsi="GHEA Grapalat Cyr" w:cs="GHEA Grapalat Cyr"/>
        </w:rPr>
      </w:pPr>
      <w:r>
        <w:rPr>
          <w:rFonts w:ascii="GHEA Grapalat Cyr" w:hAnsi="GHEA Grapalat Cyr" w:cs="GHEA Grapalat Cyr"/>
        </w:rPr>
        <w:t>Данные       ----------------------------------------  следующие:</w:t>
      </w:r>
    </w:p>
    <w:p w:rsidR="00336CCF" w:rsidRPr="000811C1" w:rsidRDefault="00336CCF"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336CCF" w:rsidRDefault="00336CCF" w:rsidP="00B46D58">
      <w:pPr>
        <w:jc w:val="both"/>
        <w:rPr>
          <w:rFonts w:ascii="GHEA Grapalat" w:hAnsi="GHEA Grapalat" w:cs="GHEA Grapalat"/>
        </w:rPr>
      </w:pPr>
    </w:p>
    <w:p w:rsidR="00336CCF" w:rsidRPr="00B443ED" w:rsidRDefault="00336CCF"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336CCF" w:rsidRPr="000C1746" w:rsidRDefault="00336CCF"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336CCF" w:rsidRDefault="00336CCF" w:rsidP="00B46D58">
      <w:pPr>
        <w:jc w:val="both"/>
        <w:rPr>
          <w:rFonts w:ascii="GHEA Grapalat" w:hAnsi="GHEA Grapalat" w:cs="GHEA Grapalat"/>
        </w:rPr>
      </w:pPr>
    </w:p>
    <w:p w:rsidR="00336CCF" w:rsidRPr="008E7F24" w:rsidRDefault="00336CCF"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336CCF" w:rsidRPr="00D3436F" w:rsidRDefault="00336CCF"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336CCF" w:rsidRDefault="00336CCF" w:rsidP="00F96993">
      <w:pPr>
        <w:jc w:val="both"/>
        <w:rPr>
          <w:rFonts w:ascii="GHEA Grapalat" w:hAnsi="GHEA Grapalat" w:cs="GHEA Grapalat"/>
        </w:rPr>
      </w:pPr>
    </w:p>
    <w:p w:rsidR="00336CCF" w:rsidRDefault="00336CCF"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336CCF" w:rsidRDefault="00336CCF"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336CCF" w:rsidRDefault="00336CCF" w:rsidP="00F96993">
      <w:pPr>
        <w:jc w:val="both"/>
        <w:rPr>
          <w:rFonts w:ascii="GHEA Grapalat" w:hAnsi="GHEA Grapalat" w:cs="GHEA Grapalat"/>
          <w:sz w:val="18"/>
          <w:szCs w:val="18"/>
        </w:rPr>
      </w:pPr>
    </w:p>
    <w:p w:rsidR="00336CCF" w:rsidRPr="00B16483" w:rsidRDefault="00336CCF"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336CCF" w:rsidRDefault="00336CCF"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336CCF" w:rsidRPr="00D3436F" w:rsidRDefault="00336CCF" w:rsidP="00B16483">
      <w:pPr>
        <w:tabs>
          <w:tab w:val="left" w:pos="7371"/>
        </w:tabs>
        <w:spacing w:after="160"/>
        <w:ind w:left="3544" w:firstLine="3"/>
        <w:jc w:val="both"/>
        <w:rPr>
          <w:rFonts w:ascii="GHEA Grapalat" w:hAnsi="GHEA Grapalat" w:cs="GHEA Grapalat"/>
          <w:sz w:val="16"/>
          <w:szCs w:val="16"/>
        </w:rPr>
      </w:pPr>
    </w:p>
    <w:p w:rsidR="00336CCF" w:rsidRDefault="00336CCF"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336CCF" w:rsidRDefault="00336CCF"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336CCF" w:rsidRDefault="00336CCF"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НММЦ-ОКПТ-20/49</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36CCF" w:rsidRDefault="00336CCF"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НММЦ-ОКПТ-20/49</w:t>
      </w:r>
    </w:p>
    <w:p w:rsidR="00336CCF" w:rsidRDefault="00336CCF"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336CCF" w:rsidRDefault="00336CCF"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336CCF" w:rsidRDefault="00336CCF"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336CCF" w:rsidRDefault="00336CCF"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336CCF" w:rsidRDefault="00336CCF"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336CCF" w:rsidRDefault="00336CCF"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336CCF" w:rsidRDefault="00336CCF"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336CCF" w:rsidRDefault="00336CCF"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336CCF" w:rsidRDefault="00336CCF"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336CCF">
        <w:tc>
          <w:tcPr>
            <w:tcW w:w="236" w:type="dxa"/>
            <w:vAlign w:val="center"/>
          </w:tcPr>
          <w:p w:rsidR="00336CCF" w:rsidRDefault="00336CC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336CCF" w:rsidRDefault="00336CC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36CCF" w:rsidRDefault="00336CCF"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36CCF">
        <w:tc>
          <w:tcPr>
            <w:tcW w:w="236"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2728" w:type="dxa"/>
          </w:tcPr>
          <w:p w:rsidR="00336CCF" w:rsidRDefault="00336CCF" w:rsidP="00B46D58">
            <w:pPr>
              <w:pStyle w:val="BodyTextIndent3"/>
              <w:widowControl w:val="0"/>
              <w:spacing w:after="120" w:line="240" w:lineRule="auto"/>
              <w:ind w:firstLine="0"/>
              <w:jc w:val="center"/>
              <w:rPr>
                <w:rFonts w:ascii="GHEA Grapalat" w:hAnsi="GHEA Grapalat" w:cs="GHEA Grapalat"/>
              </w:rPr>
            </w:pPr>
          </w:p>
        </w:tc>
      </w:tr>
      <w:tr w:rsidR="00336CCF">
        <w:tc>
          <w:tcPr>
            <w:tcW w:w="236"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2728" w:type="dxa"/>
          </w:tcPr>
          <w:p w:rsidR="00336CCF" w:rsidRDefault="00336CCF" w:rsidP="00B46D58">
            <w:pPr>
              <w:pStyle w:val="BodyTextIndent3"/>
              <w:widowControl w:val="0"/>
              <w:spacing w:after="120" w:line="240" w:lineRule="auto"/>
              <w:ind w:firstLine="0"/>
              <w:jc w:val="center"/>
              <w:rPr>
                <w:rFonts w:ascii="GHEA Grapalat" w:hAnsi="GHEA Grapalat" w:cs="GHEA Grapalat"/>
              </w:rPr>
            </w:pPr>
          </w:p>
        </w:tc>
      </w:tr>
      <w:tr w:rsidR="00336CCF">
        <w:tc>
          <w:tcPr>
            <w:tcW w:w="236"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336CCF" w:rsidRDefault="00336CCF" w:rsidP="00B46D58">
            <w:pPr>
              <w:pStyle w:val="BodyTextIndent3"/>
              <w:widowControl w:val="0"/>
              <w:spacing w:after="120" w:line="240" w:lineRule="auto"/>
              <w:ind w:firstLine="0"/>
              <w:jc w:val="center"/>
              <w:rPr>
                <w:rFonts w:ascii="GHEA Grapalat" w:hAnsi="GHEA Grapalat" w:cs="GHEA Grapalat"/>
              </w:rPr>
            </w:pPr>
          </w:p>
        </w:tc>
        <w:tc>
          <w:tcPr>
            <w:tcW w:w="2728" w:type="dxa"/>
          </w:tcPr>
          <w:p w:rsidR="00336CCF" w:rsidRDefault="00336CCF" w:rsidP="00B46D58">
            <w:pPr>
              <w:pStyle w:val="BodyTextIndent3"/>
              <w:widowControl w:val="0"/>
              <w:spacing w:after="120" w:line="240" w:lineRule="auto"/>
              <w:ind w:firstLine="0"/>
              <w:jc w:val="center"/>
              <w:rPr>
                <w:rFonts w:ascii="GHEA Grapalat" w:hAnsi="GHEA Grapalat" w:cs="GHEA Grapalat"/>
              </w:rPr>
            </w:pPr>
          </w:p>
        </w:tc>
      </w:tr>
    </w:tbl>
    <w:p w:rsidR="00336CCF" w:rsidRDefault="00336CCF" w:rsidP="00B46D58">
      <w:pPr>
        <w:jc w:val="both"/>
        <w:rPr>
          <w:rFonts w:ascii="GHEA Grapalat" w:hAnsi="GHEA Grapalat" w:cs="GHEA Grapalat"/>
        </w:rPr>
      </w:pPr>
    </w:p>
    <w:p w:rsidR="00336CCF" w:rsidRDefault="00336CCF">
      <w:pPr>
        <w:rPr>
          <w:rFonts w:ascii="GHEA Grapalat" w:hAnsi="GHEA Grapalat" w:cs="GHEA Grapalat"/>
        </w:rPr>
      </w:pPr>
      <w:r>
        <w:rPr>
          <w:rFonts w:ascii="GHEA Grapalat" w:hAnsi="GHEA Grapalat" w:cs="GHEA Grapalat"/>
        </w:rPr>
        <w:br w:type="page"/>
      </w:r>
    </w:p>
    <w:p w:rsidR="00336CCF" w:rsidRDefault="00336CCF" w:rsidP="00B46D58">
      <w:pPr>
        <w:jc w:val="both"/>
        <w:rPr>
          <w:rFonts w:ascii="GHEA Grapalat" w:hAnsi="GHEA Grapalat" w:cs="GHEA Grapalat"/>
        </w:rPr>
      </w:pPr>
      <w:r>
        <w:rPr>
          <w:rFonts w:ascii="GHEA Grapalat" w:hAnsi="GHEA Grapalat" w:cs="GHEA Grapalat"/>
        </w:rPr>
        <w:t xml:space="preserve"> </w:t>
      </w:r>
    </w:p>
    <w:p w:rsidR="00336CCF" w:rsidRDefault="00336CCF"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336CCF" w:rsidRDefault="00336CCF"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336CCF" w:rsidRDefault="00336CCF"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336CCF" w:rsidRDefault="00336CCF" w:rsidP="00B46D58">
      <w:pPr>
        <w:tabs>
          <w:tab w:val="left" w:pos="7371"/>
        </w:tabs>
        <w:spacing w:after="160"/>
        <w:ind w:left="3544" w:firstLine="3"/>
        <w:jc w:val="both"/>
        <w:rPr>
          <w:rFonts w:ascii="GHEA Grapalat" w:hAnsi="GHEA Grapalat" w:cs="GHEA Grapalat"/>
          <w:sz w:val="16"/>
          <w:szCs w:val="16"/>
          <w:lang w:val="hy-AM"/>
        </w:rPr>
      </w:pPr>
    </w:p>
    <w:p w:rsidR="00336CCF" w:rsidRPr="000811C1" w:rsidRDefault="00336CCF" w:rsidP="00B46D58">
      <w:pPr>
        <w:tabs>
          <w:tab w:val="left" w:pos="7371"/>
        </w:tabs>
        <w:spacing w:after="160"/>
        <w:ind w:left="3544" w:firstLine="3"/>
        <w:jc w:val="both"/>
        <w:rPr>
          <w:rFonts w:ascii="GHEA Grapalat" w:hAnsi="GHEA Grapalat" w:cs="GHEA Grapalat"/>
          <w:sz w:val="16"/>
          <w:szCs w:val="16"/>
          <w:lang w:val="hy-AM"/>
        </w:rPr>
      </w:pPr>
    </w:p>
    <w:p w:rsidR="00336CCF" w:rsidRPr="00D3436F" w:rsidRDefault="00336CCF" w:rsidP="00B46D58">
      <w:pPr>
        <w:tabs>
          <w:tab w:val="left" w:pos="7371"/>
        </w:tabs>
        <w:spacing w:after="160"/>
        <w:ind w:left="3544" w:firstLine="3"/>
        <w:jc w:val="both"/>
        <w:rPr>
          <w:rFonts w:ascii="GHEA Grapalat" w:hAnsi="GHEA Grapalat" w:cs="GHEA Grapalat"/>
          <w:sz w:val="16"/>
          <w:szCs w:val="16"/>
        </w:rPr>
      </w:pPr>
    </w:p>
    <w:p w:rsidR="00336CCF" w:rsidRPr="00770B03" w:rsidRDefault="00336CCF" w:rsidP="00B46D58">
      <w:pPr>
        <w:tabs>
          <w:tab w:val="left" w:pos="7371"/>
        </w:tabs>
        <w:spacing w:after="160"/>
        <w:ind w:left="3544" w:firstLine="3"/>
        <w:jc w:val="both"/>
        <w:rPr>
          <w:rFonts w:ascii="GHEA Grapalat" w:hAnsi="GHEA Grapalat" w:cs="GHEA Grapalat"/>
          <w:sz w:val="16"/>
          <w:szCs w:val="16"/>
        </w:rPr>
      </w:pPr>
    </w:p>
    <w:p w:rsidR="00336CCF" w:rsidRPr="000C1746" w:rsidRDefault="00336CCF"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336CCF" w:rsidRPr="000C1746" w:rsidRDefault="00336CCF"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336CCF" w:rsidRPr="000C1746" w:rsidRDefault="00336CCF"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336CCF" w:rsidRPr="009044F1" w:rsidRDefault="00336CCF"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336CCF" w:rsidRDefault="00336CCF" w:rsidP="00B46D58">
      <w:pPr>
        <w:rPr>
          <w:rFonts w:ascii="GHEA Grapalat" w:hAnsi="GHEA Grapalat" w:cs="GHEA Grapalat"/>
          <w:b/>
          <w:bCs/>
        </w:rPr>
      </w:pPr>
      <w:r>
        <w:rPr>
          <w:rFonts w:ascii="GHEA Grapalat" w:hAnsi="GHEA Grapalat" w:cs="GHEA Grapalat"/>
          <w:b/>
          <w:bCs/>
        </w:rPr>
        <w:br w:type="page"/>
      </w:r>
    </w:p>
    <w:p w:rsidR="00336CCF" w:rsidRDefault="00336CCF" w:rsidP="00B46D58">
      <w:pPr>
        <w:rPr>
          <w:rFonts w:ascii="GHEA Grapalat" w:hAnsi="GHEA Grapalat" w:cs="GHEA Grapalat"/>
          <w:b/>
          <w:bCs/>
        </w:rPr>
      </w:pPr>
    </w:p>
    <w:p w:rsidR="00336CCF" w:rsidRPr="009044F1" w:rsidRDefault="00336CCF"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336CCF" w:rsidRPr="009044F1" w:rsidRDefault="00336CCF"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НММЦ-ОКПТ-20/49</w:t>
      </w:r>
    </w:p>
    <w:p w:rsidR="00336CCF" w:rsidRPr="009044F1" w:rsidRDefault="00336CCF" w:rsidP="00D043C1">
      <w:pPr>
        <w:widowControl w:val="0"/>
        <w:spacing w:after="160"/>
        <w:ind w:left="567" w:right="565"/>
        <w:jc w:val="center"/>
        <w:rPr>
          <w:rFonts w:ascii="GHEA Grapalat" w:hAnsi="GHEA Grapalat" w:cs="GHEA Grapalat"/>
          <w:b/>
          <w:bCs/>
        </w:rPr>
      </w:pPr>
    </w:p>
    <w:p w:rsidR="00336CCF" w:rsidRPr="009044F1" w:rsidRDefault="00336CCF"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336CCF" w:rsidRPr="009044F1" w:rsidRDefault="00336CCF"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336CCF" w:rsidRPr="009044F1" w:rsidRDefault="00336CCF" w:rsidP="00D043C1">
      <w:pPr>
        <w:pStyle w:val="Heading3"/>
        <w:keepNext w:val="0"/>
        <w:widowControl w:val="0"/>
        <w:spacing w:after="160" w:line="240" w:lineRule="auto"/>
        <w:ind w:left="567" w:right="565"/>
        <w:rPr>
          <w:rFonts w:ascii="GHEA Grapalat" w:hAnsi="GHEA Grapalat" w:cs="GHEA Grapalat"/>
          <w:sz w:val="24"/>
          <w:szCs w:val="24"/>
        </w:rPr>
      </w:pPr>
    </w:p>
    <w:p w:rsidR="00336CCF" w:rsidRPr="00430541" w:rsidRDefault="00336CCF"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336CCF" w:rsidRPr="00430541" w:rsidRDefault="00336CCF"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336CCF" w:rsidRPr="009044F1" w:rsidRDefault="00336CCF"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НММЦ-ОКПТ-20/49</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336CCF" w:rsidRPr="00206AF8">
        <w:tc>
          <w:tcPr>
            <w:tcW w:w="1035" w:type="dxa"/>
            <w:vMerge w:val="restart"/>
            <w:vAlign w:val="center"/>
          </w:tcPr>
          <w:p w:rsidR="00336CCF" w:rsidRDefault="00336CCF" w:rsidP="00FF3F2A">
            <w:pPr>
              <w:widowControl w:val="0"/>
              <w:jc w:val="center"/>
              <w:rPr>
                <w:rFonts w:ascii="GHEA Grapalat" w:hAnsi="GHEA Grapalat" w:cs="GHEA Grapalat"/>
                <w:b/>
                <w:bCs/>
                <w:sz w:val="20"/>
                <w:szCs w:val="20"/>
              </w:rPr>
            </w:pPr>
          </w:p>
          <w:p w:rsidR="00336CCF" w:rsidRPr="00206AF8" w:rsidRDefault="00336CCF"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336CCF" w:rsidRPr="00206AF8" w:rsidRDefault="00336CCF"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336CCF" w:rsidRPr="00206AF8">
        <w:trPr>
          <w:trHeight w:val="696"/>
        </w:trPr>
        <w:tc>
          <w:tcPr>
            <w:tcW w:w="1035" w:type="dxa"/>
            <w:vMerge/>
            <w:vAlign w:val="center"/>
          </w:tcPr>
          <w:p w:rsidR="00336CCF" w:rsidRPr="00206AF8" w:rsidRDefault="00336CCF" w:rsidP="00FF3F2A">
            <w:pPr>
              <w:widowControl w:val="0"/>
              <w:jc w:val="center"/>
              <w:rPr>
                <w:rFonts w:ascii="GHEA Grapalat" w:hAnsi="GHEA Grapalat" w:cs="GHEA Grapalat"/>
                <w:b/>
                <w:bCs/>
                <w:sz w:val="20"/>
                <w:szCs w:val="20"/>
              </w:rPr>
            </w:pPr>
          </w:p>
        </w:tc>
        <w:tc>
          <w:tcPr>
            <w:tcW w:w="1686" w:type="dxa"/>
            <w:vAlign w:val="center"/>
          </w:tcPr>
          <w:p w:rsidR="00336CCF" w:rsidRPr="00ED144A" w:rsidRDefault="00336CCF"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336CCF" w:rsidRPr="00206AF8" w:rsidRDefault="00336CCF"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336CCF" w:rsidRPr="003313F7" w:rsidRDefault="00336CCF"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336CCF" w:rsidRPr="00206AF8" w:rsidRDefault="00336CCF"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336CCF" w:rsidRPr="00206AF8">
        <w:tc>
          <w:tcPr>
            <w:tcW w:w="1035"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686"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453"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663"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3449"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r>
      <w:tr w:rsidR="00336CCF" w:rsidRPr="00206AF8">
        <w:tc>
          <w:tcPr>
            <w:tcW w:w="1035"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686"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453"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663"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3449"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r>
      <w:tr w:rsidR="00336CCF" w:rsidRPr="00206AF8">
        <w:tc>
          <w:tcPr>
            <w:tcW w:w="1035"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686"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453"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1663"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c>
          <w:tcPr>
            <w:tcW w:w="3449" w:type="dxa"/>
          </w:tcPr>
          <w:p w:rsidR="00336CCF" w:rsidRPr="00206AF8" w:rsidRDefault="00336CCF" w:rsidP="00FF3F2A">
            <w:pPr>
              <w:pStyle w:val="Heading3"/>
              <w:keepNext w:val="0"/>
              <w:widowControl w:val="0"/>
              <w:spacing w:line="240" w:lineRule="auto"/>
              <w:jc w:val="left"/>
              <w:rPr>
                <w:rFonts w:ascii="GHEA Grapalat" w:hAnsi="GHEA Grapalat" w:cs="GHEA Grapalat"/>
                <w:b/>
                <w:bCs/>
              </w:rPr>
            </w:pPr>
          </w:p>
        </w:tc>
      </w:tr>
    </w:tbl>
    <w:p w:rsidR="00336CCF" w:rsidRDefault="00336CCF" w:rsidP="00D043C1">
      <w:pPr>
        <w:widowControl w:val="0"/>
        <w:tabs>
          <w:tab w:val="left" w:pos="6804"/>
        </w:tabs>
        <w:jc w:val="center"/>
        <w:rPr>
          <w:rFonts w:ascii="GHEA Grapalat" w:hAnsi="GHEA Grapalat" w:cs="GHEA Grapalat"/>
          <w:lang w:val="en-US"/>
        </w:rPr>
      </w:pPr>
    </w:p>
    <w:p w:rsidR="00336CCF" w:rsidRPr="00DD2B43" w:rsidRDefault="00336CCF"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336CCF" w:rsidRPr="00567D3B" w:rsidRDefault="00336CCF"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336CCF" w:rsidRPr="008875C7" w:rsidRDefault="00336CCF" w:rsidP="00D043C1">
      <w:pPr>
        <w:widowControl w:val="0"/>
        <w:spacing w:after="160"/>
        <w:jc w:val="right"/>
        <w:rPr>
          <w:rFonts w:ascii="GHEA Grapalat" w:hAnsi="GHEA Grapalat" w:cs="GHEA Grapalat"/>
        </w:rPr>
      </w:pPr>
    </w:p>
    <w:p w:rsidR="00336CCF" w:rsidRPr="00D5443D" w:rsidRDefault="00336CCF"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336CCF" w:rsidRDefault="00336CCF" w:rsidP="00D043C1">
      <w:pPr>
        <w:rPr>
          <w:rFonts w:ascii="GHEA Grapalat" w:hAnsi="GHEA Grapalat" w:cs="GHEA Grapalat"/>
        </w:rPr>
      </w:pPr>
      <w:r>
        <w:rPr>
          <w:rFonts w:ascii="GHEA Grapalat" w:hAnsi="GHEA Grapalat" w:cs="GHEA Grapalat"/>
        </w:rPr>
        <w:br w:type="page"/>
      </w:r>
    </w:p>
    <w:p w:rsidR="00336CCF" w:rsidRPr="00DC619D" w:rsidRDefault="00336CCF"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336CCF" w:rsidRPr="009044F1" w:rsidRDefault="00336CCF"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НММЦ-ОКПТ-20/49</w:t>
      </w:r>
      <w:r>
        <w:rPr>
          <w:rStyle w:val="FootnoteReference"/>
          <w:rFonts w:ascii="GHEA Grapalat" w:hAnsi="GHEA Grapalat" w:cs="GHEA Grapalat"/>
          <w:b/>
          <w:bCs/>
          <w:sz w:val="24"/>
          <w:szCs w:val="24"/>
        </w:rPr>
        <w:footnoteReference w:customMarkFollows="1" w:id="9"/>
        <w:t>*</w:t>
      </w:r>
    </w:p>
    <w:p w:rsidR="00336CCF" w:rsidRPr="009044F1" w:rsidRDefault="00336CCF" w:rsidP="00B46D58">
      <w:pPr>
        <w:widowControl w:val="0"/>
        <w:spacing w:after="120"/>
        <w:ind w:firstLine="567"/>
        <w:jc w:val="center"/>
        <w:rPr>
          <w:rFonts w:ascii="GHEA Grapalat" w:hAnsi="GHEA Grapalat" w:cs="GHEA Grapalat"/>
        </w:rPr>
      </w:pPr>
    </w:p>
    <w:p w:rsidR="00336CCF" w:rsidRPr="009044F1" w:rsidRDefault="00336CCF"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336CCF" w:rsidRPr="009044F1" w:rsidRDefault="00336CCF" w:rsidP="00B46D58">
      <w:pPr>
        <w:widowControl w:val="0"/>
        <w:spacing w:after="120"/>
        <w:ind w:firstLine="567"/>
        <w:jc w:val="center"/>
        <w:rPr>
          <w:rFonts w:ascii="GHEA Grapalat" w:hAnsi="GHEA Grapalat" w:cs="GHEA Grapalat"/>
        </w:rPr>
      </w:pPr>
    </w:p>
    <w:p w:rsidR="00336CCF" w:rsidRPr="000F6C24" w:rsidRDefault="00336CCF"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НММЦ-ОКПТ-20/49</w:t>
      </w:r>
    </w:p>
    <w:p w:rsidR="00336CCF" w:rsidRPr="008842CE" w:rsidRDefault="00336CCF"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336CCF" w:rsidRPr="009044F1" w:rsidRDefault="00336CCF"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336CCF" w:rsidRPr="009044F1" w:rsidRDefault="00336CCF"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336CCF" w:rsidRPr="009044F1" w:rsidRDefault="00336CCF"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336CCF" w:rsidRPr="005744FC">
        <w:trPr>
          <w:trHeight w:val="916"/>
          <w:jc w:val="center"/>
        </w:trPr>
        <w:tc>
          <w:tcPr>
            <w:tcW w:w="1368" w:type="dxa"/>
            <w:tcBorders>
              <w:top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336CCF" w:rsidRDefault="00336CCF"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336CCF" w:rsidRPr="005744FC" w:rsidRDefault="00336CCF"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336CCF" w:rsidRPr="005744FC" w:rsidRDefault="00336CCF"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336CCF"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336CCF" w:rsidRPr="005744FC" w:rsidRDefault="00336CCF"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36CCF" w:rsidRPr="005744FC" w:rsidRDefault="00336CCF"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36CCF" w:rsidRPr="005744FC" w:rsidRDefault="00336CCF"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6CCF" w:rsidRPr="005744FC" w:rsidRDefault="00336CCF"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36CCF" w:rsidRPr="005744FC" w:rsidRDefault="00336CCF"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336CCF" w:rsidRPr="005744FC" w:rsidRDefault="00336CCF"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336CCF" w:rsidRPr="005744FC">
        <w:trPr>
          <w:trHeight w:val="20"/>
          <w:jc w:val="center"/>
        </w:trPr>
        <w:tc>
          <w:tcPr>
            <w:tcW w:w="1368" w:type="dxa"/>
            <w:tcBorders>
              <w:top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336CCF" w:rsidRPr="005744FC" w:rsidRDefault="00336CCF" w:rsidP="00B46D58">
            <w:pPr>
              <w:widowControl w:val="0"/>
              <w:jc w:val="center"/>
              <w:rPr>
                <w:rFonts w:ascii="GHEA Grapalat" w:hAnsi="GHEA Grapalat" w:cs="GHEA Grapalat"/>
                <w:sz w:val="20"/>
                <w:szCs w:val="20"/>
              </w:rPr>
            </w:pPr>
          </w:p>
        </w:tc>
      </w:tr>
      <w:tr w:rsidR="00336CCF" w:rsidRPr="005744FC">
        <w:trPr>
          <w:trHeight w:val="521"/>
          <w:jc w:val="center"/>
        </w:trPr>
        <w:tc>
          <w:tcPr>
            <w:tcW w:w="1368" w:type="dxa"/>
            <w:tcBorders>
              <w:top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336CCF" w:rsidRPr="005744FC" w:rsidRDefault="00336CCF" w:rsidP="00B46D58">
            <w:pPr>
              <w:widowControl w:val="0"/>
              <w:rPr>
                <w:rFonts w:ascii="GHEA Grapalat" w:hAnsi="GHEA Grapalat" w:cs="GHEA Grapalat"/>
                <w:sz w:val="20"/>
                <w:szCs w:val="20"/>
              </w:rPr>
            </w:pPr>
          </w:p>
        </w:tc>
      </w:tr>
      <w:tr w:rsidR="00336CCF" w:rsidRPr="005744FC">
        <w:trPr>
          <w:trHeight w:val="20"/>
          <w:jc w:val="center"/>
        </w:trPr>
        <w:tc>
          <w:tcPr>
            <w:tcW w:w="1368" w:type="dxa"/>
            <w:tcBorders>
              <w:top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336CCF" w:rsidRPr="005744FC" w:rsidRDefault="00336CCF" w:rsidP="00B46D58">
            <w:pPr>
              <w:widowControl w:val="0"/>
              <w:jc w:val="center"/>
              <w:rPr>
                <w:rFonts w:ascii="GHEA Grapalat" w:hAnsi="GHEA Grapalat" w:cs="GHEA Grapalat"/>
                <w:sz w:val="20"/>
                <w:szCs w:val="20"/>
              </w:rPr>
            </w:pPr>
          </w:p>
        </w:tc>
      </w:tr>
      <w:tr w:rsidR="00336CCF" w:rsidRPr="005744FC">
        <w:trPr>
          <w:trHeight w:val="20"/>
          <w:jc w:val="center"/>
        </w:trPr>
        <w:tc>
          <w:tcPr>
            <w:tcW w:w="1368" w:type="dxa"/>
            <w:tcBorders>
              <w:top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36CCF" w:rsidRPr="005744FC" w:rsidRDefault="00336CCF"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336CCF" w:rsidRPr="005744FC" w:rsidRDefault="00336CCF" w:rsidP="00B46D58">
            <w:pPr>
              <w:widowControl w:val="0"/>
              <w:jc w:val="center"/>
              <w:rPr>
                <w:rFonts w:ascii="GHEA Grapalat" w:hAnsi="GHEA Grapalat" w:cs="GHEA Grapalat"/>
                <w:sz w:val="20"/>
                <w:szCs w:val="20"/>
              </w:rPr>
            </w:pPr>
          </w:p>
        </w:tc>
      </w:tr>
      <w:tr w:rsidR="00336CCF" w:rsidRPr="005744FC">
        <w:trPr>
          <w:trHeight w:val="270"/>
          <w:jc w:val="center"/>
        </w:trPr>
        <w:tc>
          <w:tcPr>
            <w:tcW w:w="1368" w:type="dxa"/>
            <w:tcBorders>
              <w:top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336CCF" w:rsidRPr="005744FC" w:rsidRDefault="00336CCF"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336CCF" w:rsidRPr="005744FC" w:rsidRDefault="00336CCF" w:rsidP="00B46D58">
            <w:pPr>
              <w:widowControl w:val="0"/>
              <w:jc w:val="center"/>
              <w:rPr>
                <w:rFonts w:ascii="GHEA Grapalat" w:hAnsi="GHEA Grapalat" w:cs="GHEA Grapalat"/>
                <w:sz w:val="20"/>
                <w:szCs w:val="20"/>
              </w:rPr>
            </w:pPr>
          </w:p>
        </w:tc>
      </w:tr>
    </w:tbl>
    <w:p w:rsidR="00336CCF" w:rsidRPr="00DD2B43" w:rsidRDefault="00336CCF"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336CCF" w:rsidRPr="00567D3B" w:rsidRDefault="00336CCF"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336CCF" w:rsidRPr="00D3436F" w:rsidRDefault="00336CCF" w:rsidP="00B46D58">
      <w:pPr>
        <w:widowControl w:val="0"/>
        <w:spacing w:after="160"/>
        <w:jc w:val="both"/>
        <w:rPr>
          <w:rFonts w:ascii="GHEA Grapalat" w:hAnsi="GHEA Grapalat" w:cs="GHEA Grapalat"/>
          <w:lang w:val="es-ES"/>
        </w:rPr>
      </w:pPr>
    </w:p>
    <w:p w:rsidR="00336CCF" w:rsidRPr="000F6C24" w:rsidRDefault="00336CCF"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336CCF" w:rsidRPr="00201BD7" w:rsidRDefault="00336CCF" w:rsidP="00DE618A">
      <w:pPr>
        <w:rPr>
          <w:rFonts w:ascii="GHEA Grapalat" w:hAnsi="GHEA Grapalat" w:cs="GHEA Grapalat"/>
          <w:b/>
          <w:bCs/>
        </w:rPr>
      </w:pPr>
    </w:p>
    <w:p w:rsidR="00336CCF" w:rsidRPr="00201BD7" w:rsidRDefault="00336CCF" w:rsidP="00DE618A">
      <w:pPr>
        <w:rPr>
          <w:rFonts w:ascii="GHEA Grapalat" w:hAnsi="GHEA Grapalat" w:cs="GHEA Grapalat"/>
          <w:b/>
          <w:bCs/>
        </w:rPr>
      </w:pPr>
    </w:p>
    <w:p w:rsidR="00336CCF" w:rsidRPr="00201BD7" w:rsidRDefault="00336CCF" w:rsidP="00DE618A">
      <w:pPr>
        <w:rPr>
          <w:rFonts w:ascii="GHEA Grapalat" w:hAnsi="GHEA Grapalat" w:cs="GHEA Grapalat"/>
          <w:b/>
          <w:bCs/>
        </w:rPr>
      </w:pPr>
    </w:p>
    <w:p w:rsidR="00336CCF" w:rsidRPr="00201BD7" w:rsidRDefault="00336CCF" w:rsidP="00DE618A">
      <w:pPr>
        <w:rPr>
          <w:rFonts w:ascii="GHEA Grapalat" w:hAnsi="GHEA Grapalat" w:cs="GHEA Grapalat"/>
          <w:b/>
          <w:bCs/>
        </w:rPr>
      </w:pPr>
    </w:p>
    <w:p w:rsidR="00336CCF" w:rsidRPr="00201BD7" w:rsidRDefault="00336CCF" w:rsidP="00DE618A">
      <w:pPr>
        <w:rPr>
          <w:rFonts w:ascii="GHEA Grapalat" w:hAnsi="GHEA Grapalat" w:cs="GHEA Grapalat"/>
          <w:b/>
          <w:bCs/>
        </w:rPr>
      </w:pPr>
    </w:p>
    <w:p w:rsidR="00336CCF" w:rsidRPr="00201BD7" w:rsidRDefault="00336CCF" w:rsidP="00DE618A">
      <w:pP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336CCF" w:rsidRPr="00B138F3" w:rsidRDefault="00336CCF"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НММЦ-ОКПТ-20/49</w:t>
      </w:r>
    </w:p>
    <w:p w:rsidR="00336CCF" w:rsidRPr="00B138F3" w:rsidRDefault="00336CCF" w:rsidP="003D2FE2">
      <w:pPr>
        <w:widowControl w:val="0"/>
        <w:spacing w:after="160"/>
        <w:jc w:val="center"/>
        <w:rPr>
          <w:rFonts w:ascii="GHEA Grapalat" w:hAnsi="GHEA Grapalat" w:cs="GHEA Grapalat"/>
          <w:b/>
          <w:bCs/>
          <w:sz w:val="22"/>
          <w:szCs w:val="22"/>
        </w:rPr>
      </w:pPr>
    </w:p>
    <w:p w:rsidR="00336CCF" w:rsidRPr="00B138F3" w:rsidRDefault="00336CCF"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336CCF" w:rsidRPr="00B138F3" w:rsidRDefault="00336CCF"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336CCF" w:rsidRPr="00B138F3">
        <w:tc>
          <w:tcPr>
            <w:tcW w:w="4786" w:type="dxa"/>
          </w:tcPr>
          <w:p w:rsidR="00336CCF" w:rsidRPr="002A59A2" w:rsidRDefault="00336CCF"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336CCF" w:rsidRPr="002A59A2" w:rsidRDefault="00336CCF"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336CCF" w:rsidRPr="00B138F3" w:rsidRDefault="00336CCF" w:rsidP="003D2FE2">
      <w:pPr>
        <w:widowControl w:val="0"/>
        <w:spacing w:after="160"/>
        <w:rPr>
          <w:rFonts w:ascii="GHEA Grapalat" w:hAnsi="GHEA Grapalat" w:cs="GHEA Grapalat"/>
          <w:b/>
          <w:bCs/>
          <w:sz w:val="22"/>
          <w:szCs w:val="22"/>
        </w:rPr>
      </w:pPr>
    </w:p>
    <w:p w:rsidR="00336CCF" w:rsidRPr="00B138F3" w:rsidRDefault="00336CCF"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336CCF" w:rsidRPr="00B138F3" w:rsidRDefault="00336CCF"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336CCF" w:rsidRPr="00B138F3" w:rsidRDefault="00336CCF"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336CCF" w:rsidRPr="00B138F3" w:rsidRDefault="00336CCF"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336CCF" w:rsidRPr="00B138F3" w:rsidRDefault="00336CCF"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36CCF" w:rsidRPr="00B138F3" w:rsidRDefault="00336CCF" w:rsidP="003D2FE2">
      <w:pPr>
        <w:widowControl w:val="0"/>
        <w:spacing w:after="160"/>
        <w:ind w:firstLine="709"/>
        <w:jc w:val="both"/>
        <w:rPr>
          <w:rFonts w:ascii="GHEA Grapalat" w:hAnsi="GHEA Grapalat" w:cs="GHEA Grapalat"/>
          <w:sz w:val="22"/>
          <w:szCs w:val="22"/>
        </w:rPr>
      </w:pPr>
    </w:p>
    <w:p w:rsidR="00336CCF" w:rsidRPr="00B138F3" w:rsidRDefault="00336CCF"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336CCF" w:rsidRPr="001F100B" w:rsidRDefault="00336CCF"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336CCF" w:rsidRPr="00B138F3" w:rsidRDefault="00336CCF"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НММЦ-ОКПТ-20/49</w:t>
      </w:r>
      <w:r w:rsidRPr="00B138F3">
        <w:rPr>
          <w:rFonts w:ascii="GHEA Grapalat" w:hAnsi="GHEA Grapalat" w:cs="GHEA Grapalat"/>
          <w:sz w:val="22"/>
          <w:szCs w:val="22"/>
        </w:rPr>
        <w:t xml:space="preserve"> *.</w:t>
      </w:r>
    </w:p>
    <w:p w:rsidR="00336CCF" w:rsidRPr="00B138F3" w:rsidRDefault="00336CC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336CCF" w:rsidRPr="00B138F3" w:rsidRDefault="00336CCF"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336CCF" w:rsidRPr="00B138F3" w:rsidRDefault="00336CC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336CCF" w:rsidRPr="00B138F3"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336CCF" w:rsidRPr="00B138F3" w:rsidDel="00A13215" w:rsidRDefault="00336CCF"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6CCF" w:rsidRPr="00B138F3" w:rsidRDefault="00336CCF"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36CCF" w:rsidRPr="00B138F3" w:rsidRDefault="00336CCF"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336CCF" w:rsidRPr="00B138F3" w:rsidRDefault="00336CC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336CCF" w:rsidRPr="00B138F3" w:rsidRDefault="00336CC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336CCF" w:rsidRPr="00B138F3" w:rsidRDefault="00336CC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336CCF" w:rsidRPr="00B138F3" w:rsidRDefault="00336CC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336CCF" w:rsidRPr="00B138F3" w:rsidRDefault="00336CCF"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336CCF" w:rsidRPr="00B138F3" w:rsidRDefault="00336CCF"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336CCF" w:rsidRPr="00B138F3" w:rsidRDefault="00336CCF" w:rsidP="003D2FE2">
      <w:pPr>
        <w:widowControl w:val="0"/>
        <w:spacing w:after="160"/>
        <w:jc w:val="right"/>
        <w:rPr>
          <w:rFonts w:ascii="GHEA Grapalat" w:hAnsi="GHEA Grapalat" w:cs="GHEA Grapalat"/>
          <w:sz w:val="22"/>
          <w:szCs w:val="22"/>
        </w:rPr>
      </w:pPr>
    </w:p>
    <w:p w:rsidR="00336CCF" w:rsidRPr="00B138F3" w:rsidRDefault="00336CCF"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336CCF" w:rsidRPr="00B138F3" w:rsidRDefault="00336CCF"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336CCF" w:rsidRPr="00B138F3" w:rsidRDefault="00336CCF" w:rsidP="003D2FE2">
      <w:pPr>
        <w:widowControl w:val="0"/>
        <w:spacing w:after="160"/>
        <w:jc w:val="both"/>
        <w:rPr>
          <w:rFonts w:ascii="GHEA Grapalat" w:hAnsi="GHEA Grapalat" w:cs="GHEA Grapalat"/>
          <w:sz w:val="22"/>
          <w:szCs w:val="22"/>
        </w:rPr>
      </w:pPr>
    </w:p>
    <w:p w:rsidR="00336CCF" w:rsidRPr="00B138F3" w:rsidRDefault="00336CCF" w:rsidP="003D2FE2">
      <w:pPr>
        <w:widowControl w:val="0"/>
        <w:spacing w:after="160"/>
        <w:jc w:val="both"/>
        <w:rPr>
          <w:rFonts w:ascii="GHEA Grapalat" w:hAnsi="GHEA Grapalat" w:cs="GHEA Grapalat"/>
          <w:sz w:val="22"/>
          <w:szCs w:val="22"/>
        </w:rPr>
      </w:pPr>
    </w:p>
    <w:p w:rsidR="00336CCF" w:rsidRPr="00B138F3" w:rsidRDefault="00336CCF" w:rsidP="003D2FE2">
      <w:pPr>
        <w:rPr>
          <w:sz w:val="22"/>
          <w:szCs w:val="22"/>
        </w:rPr>
      </w:pPr>
    </w:p>
    <w:p w:rsidR="00336CCF" w:rsidRPr="00B138F3" w:rsidRDefault="00336CCF" w:rsidP="003D2FE2">
      <w:pPr>
        <w:widowControl w:val="0"/>
        <w:spacing w:after="160"/>
        <w:ind w:left="567" w:right="565"/>
        <w:jc w:val="both"/>
        <w:rPr>
          <w:rFonts w:ascii="GHEA Grapalat" w:hAnsi="GHEA Grapalat" w:cs="GHEA Grapalat"/>
          <w:sz w:val="22"/>
          <w:szCs w:val="22"/>
        </w:rPr>
      </w:pPr>
    </w:p>
    <w:p w:rsidR="00336CCF" w:rsidRPr="00B138F3" w:rsidRDefault="00336CCF" w:rsidP="00B46D58">
      <w:pPr>
        <w:widowControl w:val="0"/>
        <w:spacing w:after="160"/>
        <w:ind w:left="567" w:right="565"/>
        <w:jc w:val="center"/>
        <w:rPr>
          <w:rFonts w:ascii="GHEA Grapalat" w:hAnsi="GHEA Grapalat" w:cs="GHEA Grapalat"/>
          <w:b/>
          <w:bCs/>
          <w:sz w:val="22"/>
          <w:szCs w:val="22"/>
        </w:rPr>
      </w:pPr>
    </w:p>
    <w:p w:rsidR="00336CCF" w:rsidRPr="00B138F3" w:rsidRDefault="00336CCF" w:rsidP="00B46D58">
      <w:pPr>
        <w:widowControl w:val="0"/>
        <w:spacing w:after="160"/>
        <w:ind w:left="567" w:right="565"/>
        <w:jc w:val="center"/>
        <w:rPr>
          <w:rFonts w:ascii="GHEA Grapalat" w:hAnsi="GHEA Grapalat" w:cs="GHEA Grapalat"/>
          <w:b/>
          <w:bCs/>
          <w:sz w:val="22"/>
          <w:szCs w:val="22"/>
        </w:rPr>
      </w:pPr>
    </w:p>
    <w:p w:rsidR="00336CCF" w:rsidRPr="00B138F3" w:rsidRDefault="00336CCF" w:rsidP="00B46D58">
      <w:pPr>
        <w:widowControl w:val="0"/>
        <w:spacing w:after="160"/>
        <w:ind w:left="567" w:right="565"/>
        <w:jc w:val="center"/>
        <w:rPr>
          <w:rFonts w:ascii="GHEA Grapalat" w:hAnsi="GHEA Grapalat" w:cs="GHEA Grapalat"/>
          <w:b/>
          <w:bCs/>
          <w:sz w:val="22"/>
          <w:szCs w:val="22"/>
        </w:rPr>
      </w:pPr>
    </w:p>
    <w:p w:rsidR="00336CCF" w:rsidRPr="00B138F3" w:rsidRDefault="00336CCF" w:rsidP="00B46D58">
      <w:pPr>
        <w:widowControl w:val="0"/>
        <w:spacing w:after="160"/>
        <w:ind w:left="567" w:right="565"/>
        <w:jc w:val="center"/>
        <w:rPr>
          <w:rFonts w:ascii="GHEA Grapalat" w:hAnsi="GHEA Grapalat" w:cs="GHEA Grapalat"/>
          <w:b/>
          <w:bCs/>
          <w:sz w:val="22"/>
          <w:szCs w:val="22"/>
        </w:rPr>
      </w:pPr>
    </w:p>
    <w:p w:rsidR="00336CCF" w:rsidRPr="00B138F3" w:rsidRDefault="00336CCF" w:rsidP="00B46D58">
      <w:pPr>
        <w:widowControl w:val="0"/>
        <w:spacing w:after="160"/>
        <w:ind w:left="567" w:right="565"/>
        <w:jc w:val="center"/>
        <w:rPr>
          <w:rFonts w:ascii="GHEA Grapalat" w:hAnsi="GHEA Grapalat" w:cs="GHEA Grapalat"/>
          <w:b/>
          <w:bCs/>
          <w:sz w:val="22"/>
          <w:szCs w:val="22"/>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336CCF"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336CCF"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336CC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336CC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336CCF"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1F100B" w:rsidRDefault="00336CCF"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336CC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336CC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336CCF"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CC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336CC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336CC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336CCF" w:rsidRPr="00B138F3" w:rsidRDefault="00336CCF"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336CCF" w:rsidRPr="00B138F3" w:rsidRDefault="00336CCF"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336CCF" w:rsidRPr="00B138F3" w:rsidRDefault="00336CCF"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jc w:val="right"/>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336CCF" w:rsidRPr="00B138F3">
        <w:trPr>
          <w:trHeight w:val="2194"/>
        </w:trPr>
        <w:tc>
          <w:tcPr>
            <w:tcW w:w="5616" w:type="dxa"/>
            <w:tcBorders>
              <w:top w:val="single" w:sz="4" w:space="0" w:color="auto"/>
              <w:left w:val="single" w:sz="4" w:space="0" w:color="auto"/>
              <w:right w:val="single" w:sz="4" w:space="0" w:color="auto"/>
            </w:tcBorders>
            <w:noWrap/>
            <w:vAlign w:val="bottom"/>
          </w:tcPr>
          <w:p w:rsidR="00336CCF" w:rsidRPr="00B138F3" w:rsidRDefault="00336CCF"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336CCF" w:rsidRPr="00B138F3" w:rsidRDefault="00336CCF"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336CCF" w:rsidRPr="00B138F3" w:rsidRDefault="00336CCF" w:rsidP="00D13026">
            <w:pPr>
              <w:widowControl w:val="0"/>
              <w:spacing w:after="160"/>
              <w:rPr>
                <w:rFonts w:ascii="GHEA Grapalat" w:hAnsi="GHEA Grapalat" w:cs="GHEA Grapalat"/>
              </w:rPr>
            </w:pPr>
          </w:p>
        </w:tc>
      </w:tr>
      <w:tr w:rsidR="00336CC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336CCF" w:rsidRPr="00B138F3" w:rsidRDefault="00336CCF"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336CCF" w:rsidRPr="00B138F3" w:rsidRDefault="00336CCF"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336CCF" w:rsidRPr="00B138F3" w:rsidRDefault="00336CCF" w:rsidP="00C3421C">
      <w:pPr>
        <w:widowControl w:val="0"/>
        <w:spacing w:after="160"/>
        <w:jc w:val="center"/>
        <w:rPr>
          <w:rFonts w:ascii="GHEA Grapalat" w:hAnsi="GHEA Grapalat" w:cs="GHEA Grapalat"/>
        </w:rPr>
      </w:pPr>
    </w:p>
    <w:p w:rsidR="00336CCF" w:rsidRPr="00B138F3" w:rsidRDefault="00336CCF"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36CCF" w:rsidRPr="00B138F3" w:rsidRDefault="00336CCF" w:rsidP="00C3421C">
      <w:pPr>
        <w:rPr>
          <w:rFonts w:ascii="GHEA Grapalat" w:hAnsi="GHEA Grapalat" w:cs="GHEA Grapalat"/>
        </w:rPr>
      </w:pPr>
      <w:r w:rsidRPr="00B138F3">
        <w:rPr>
          <w:rFonts w:ascii="GHEA Grapalat" w:hAnsi="GHEA Grapalat" w:cs="GHEA Grapalat"/>
        </w:rPr>
        <w:br w:type="page"/>
      </w:r>
    </w:p>
    <w:p w:rsidR="00336CCF" w:rsidRPr="00B138F3" w:rsidRDefault="00336CCF"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336CCF" w:rsidRPr="00B138F3">
        <w:trPr>
          <w:tblHeade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336CCF" w:rsidRPr="00B138F3">
        <w:trPr>
          <w:tblHeade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336CCF" w:rsidRPr="00B138F3" w:rsidRDefault="00336CC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336CCF" w:rsidRPr="00B138F3" w:rsidRDefault="00336CC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w:hAnsi="GHEA Grapalat" w:cs="GHEA Grapalat"/>
                <w:sz w:val="18"/>
                <w:szCs w:val="18"/>
              </w:rPr>
            </w:pP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336CCF" w:rsidRPr="00B138F3" w:rsidRDefault="00336CC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336CCF" w:rsidRPr="00B138F3">
        <w:trPr>
          <w:jc w:val="center"/>
        </w:trPr>
        <w:tc>
          <w:tcPr>
            <w:tcW w:w="720" w:type="dxa"/>
            <w:vAlign w:val="center"/>
          </w:tcPr>
          <w:p w:rsidR="00336CCF" w:rsidRPr="00B138F3" w:rsidDel="0010680B"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336CCF" w:rsidRPr="00B138F3" w:rsidRDefault="00336CCF" w:rsidP="00D13026">
            <w:pPr>
              <w:widowControl w:val="0"/>
              <w:spacing w:after="120"/>
              <w:jc w:val="center"/>
              <w:rPr>
                <w:rFonts w:ascii="GHEA Grapalat" w:hAnsi="GHEA Grapalat" w:cs="GHEA Grapalat"/>
                <w:sz w:val="18"/>
                <w:szCs w:val="18"/>
              </w:rPr>
            </w:pP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bl>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29608D" w:rsidRDefault="00336CCF" w:rsidP="00C92971">
      <w:pPr>
        <w:widowControl w:val="0"/>
        <w:spacing w:after="160"/>
        <w:ind w:right="565"/>
        <w:rPr>
          <w:rFonts w:ascii="GHEA Grapalat" w:hAnsi="GHEA Grapalat" w:cs="GHEA Grapalat"/>
          <w:b/>
          <w:bCs/>
        </w:rPr>
      </w:pPr>
    </w:p>
    <w:p w:rsidR="00336CCF" w:rsidRPr="0029608D" w:rsidRDefault="00336CCF" w:rsidP="00C92971">
      <w:pPr>
        <w:widowControl w:val="0"/>
        <w:spacing w:after="160"/>
        <w:ind w:right="565"/>
        <w:rPr>
          <w:rFonts w:ascii="GHEA Grapalat" w:hAnsi="GHEA Grapalat" w:cs="GHEA Grapalat"/>
          <w:b/>
          <w:bCs/>
        </w:rPr>
      </w:pPr>
    </w:p>
    <w:p w:rsidR="00336CCF" w:rsidRPr="00B138F3" w:rsidRDefault="00336CCF" w:rsidP="00B46D58">
      <w:pPr>
        <w:widowControl w:val="0"/>
        <w:spacing w:after="160"/>
        <w:ind w:left="567" w:right="565"/>
        <w:jc w:val="center"/>
        <w:rPr>
          <w:rFonts w:ascii="GHEA Grapalat" w:hAnsi="GHEA Grapalat" w:cs="GHEA Grapalat"/>
          <w:b/>
          <w:bCs/>
        </w:rPr>
      </w:pPr>
    </w:p>
    <w:p w:rsidR="00336CCF" w:rsidRPr="00B138F3" w:rsidRDefault="00336CCF"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336CCF" w:rsidRPr="00B138F3" w:rsidRDefault="00336CCF"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НММЦ-ОКПТ-20/49</w:t>
      </w:r>
    </w:p>
    <w:p w:rsidR="00336CCF" w:rsidRPr="00B138F3" w:rsidRDefault="00336CCF" w:rsidP="000A214C">
      <w:pPr>
        <w:widowControl w:val="0"/>
        <w:spacing w:after="160"/>
        <w:jc w:val="center"/>
        <w:rPr>
          <w:rFonts w:ascii="GHEA Grapalat" w:hAnsi="GHEA Grapalat" w:cs="GHEA Grapalat"/>
          <w:b/>
          <w:bCs/>
        </w:rPr>
      </w:pPr>
    </w:p>
    <w:p w:rsidR="00336CCF" w:rsidRPr="00B138F3" w:rsidRDefault="00336CCF"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336CCF" w:rsidRPr="00B138F3" w:rsidRDefault="00336CCF"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336CCF" w:rsidRPr="00B138F3">
        <w:tc>
          <w:tcPr>
            <w:tcW w:w="4786" w:type="dxa"/>
          </w:tcPr>
          <w:p w:rsidR="00336CCF" w:rsidRPr="002A59A2" w:rsidRDefault="00336CCF"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336CCF" w:rsidRPr="002A59A2" w:rsidRDefault="00336CCF"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336CCF" w:rsidRPr="00B138F3" w:rsidRDefault="00336CCF" w:rsidP="000A214C">
      <w:pPr>
        <w:widowControl w:val="0"/>
        <w:spacing w:after="160"/>
        <w:rPr>
          <w:rFonts w:ascii="GHEA Grapalat" w:hAnsi="GHEA Grapalat" w:cs="GHEA Grapalat"/>
          <w:b/>
          <w:bCs/>
        </w:rPr>
      </w:pPr>
    </w:p>
    <w:p w:rsidR="00336CCF" w:rsidRPr="00B138F3" w:rsidRDefault="00336CCF"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336CCF" w:rsidRPr="00B138F3" w:rsidRDefault="00336CCF"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336CCF" w:rsidRPr="00B138F3" w:rsidRDefault="00336CCF"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336CCF" w:rsidRPr="00B138F3" w:rsidRDefault="00336CCF"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336CCF" w:rsidRPr="00B138F3" w:rsidRDefault="00336CCF"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36CCF" w:rsidRPr="00B138F3" w:rsidRDefault="00336CCF"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336CCF" w:rsidRPr="00C92971" w:rsidRDefault="00336CCF"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НММЦ-ОКПТ-20/49</w:t>
      </w:r>
      <w:r w:rsidRPr="00B138F3">
        <w:rPr>
          <w:rFonts w:ascii="GHEA Grapalat" w:hAnsi="GHEA Grapalat" w:cs="GHEA Grapalat"/>
        </w:rPr>
        <w:t>*.</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336CCF" w:rsidRPr="00B138F3" w:rsidRDefault="00336CCF"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336CCF" w:rsidRPr="00B138F3" w:rsidRDefault="00336CC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336CCF" w:rsidRPr="00B138F3"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336CCF" w:rsidRPr="00B138F3" w:rsidDel="00A13215" w:rsidRDefault="00336CCF"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6CCF" w:rsidRPr="00B138F3" w:rsidRDefault="00336CCF"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36CCF" w:rsidRPr="00B138F3" w:rsidRDefault="00336CCF"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336CCF" w:rsidRPr="00B138F3" w:rsidRDefault="00336CC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336CCF" w:rsidRPr="00B138F3" w:rsidRDefault="00336CC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336CCF" w:rsidRPr="00B138F3" w:rsidRDefault="00336CC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336CCF" w:rsidRPr="00B138F3" w:rsidRDefault="00336CC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336CCF" w:rsidRPr="00B138F3" w:rsidRDefault="00336CC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336CCF" w:rsidRPr="00B138F3" w:rsidRDefault="00336CC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336CCF" w:rsidRPr="00B138F3" w:rsidRDefault="00336CC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336CCF" w:rsidRPr="00B138F3" w:rsidRDefault="00336CC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336CCF" w:rsidRPr="00B138F3" w:rsidRDefault="00336CC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336CCF" w:rsidRPr="00B138F3" w:rsidRDefault="00336CCF"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336CCF" w:rsidRPr="00B138F3" w:rsidRDefault="00336CCF"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336CCF" w:rsidRPr="00B138F3" w:rsidRDefault="00336CCF"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336CCF" w:rsidRPr="00B138F3" w:rsidRDefault="00336CCF"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336CCF"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336CCF"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336CC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336CC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336CCF"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336CCF"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C92971" w:rsidRDefault="00336CCF"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336CCF"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336CCF"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336CCF"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336CCF"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36CC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336CCF"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6CCF" w:rsidRPr="00B138F3" w:rsidRDefault="00336CCF"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336CC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336CCF" w:rsidRPr="00B138F3" w:rsidRDefault="00336CCF"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336CCF" w:rsidRPr="00B138F3" w:rsidRDefault="00336CCF"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336CCF" w:rsidRPr="00B138F3" w:rsidRDefault="00336CCF"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jc w:val="right"/>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336CCF" w:rsidRPr="00B138F3">
        <w:trPr>
          <w:trHeight w:val="2194"/>
        </w:trPr>
        <w:tc>
          <w:tcPr>
            <w:tcW w:w="5616" w:type="dxa"/>
            <w:tcBorders>
              <w:top w:val="single" w:sz="4" w:space="0" w:color="auto"/>
              <w:left w:val="single" w:sz="4" w:space="0" w:color="auto"/>
              <w:right w:val="single" w:sz="4" w:space="0" w:color="auto"/>
            </w:tcBorders>
            <w:noWrap/>
            <w:vAlign w:val="bottom"/>
          </w:tcPr>
          <w:p w:rsidR="00336CCF" w:rsidRPr="00B138F3" w:rsidRDefault="00336CCF"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336CCF" w:rsidRPr="00B138F3" w:rsidRDefault="00336CCF"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jc w:val="right"/>
              <w:rPr>
                <w:rFonts w:ascii="GHEA Grapalat" w:hAnsi="GHEA Grapalat" w:cs="GHEA Grapalat"/>
              </w:rPr>
            </w:pPr>
            <w:r w:rsidRPr="00B138F3">
              <w:rPr>
                <w:rFonts w:ascii="GHEA Grapalat" w:hAnsi="GHEA Grapalat" w:cs="GHEA Grapalat"/>
              </w:rPr>
              <w:t>/____________________/</w:t>
            </w:r>
          </w:p>
          <w:p w:rsidR="00336CCF" w:rsidRPr="00B138F3" w:rsidRDefault="00336CCF"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336CCF" w:rsidRPr="00B138F3" w:rsidRDefault="00336CCF" w:rsidP="00D13026">
            <w:pPr>
              <w:widowControl w:val="0"/>
              <w:spacing w:after="160"/>
              <w:rPr>
                <w:rFonts w:ascii="GHEA Grapalat" w:hAnsi="GHEA Grapalat" w:cs="GHEA Grapalat"/>
              </w:rPr>
            </w:pPr>
          </w:p>
        </w:tc>
      </w:tr>
      <w:tr w:rsidR="00336CCF"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336CCF" w:rsidRPr="00B138F3" w:rsidRDefault="00336CCF"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336CCF" w:rsidRPr="00B138F3" w:rsidRDefault="00336CCF"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336CCF" w:rsidRPr="00B138F3" w:rsidRDefault="00336CCF" w:rsidP="00D13026">
            <w:pPr>
              <w:widowControl w:val="0"/>
              <w:spacing w:after="160"/>
              <w:rPr>
                <w:rFonts w:ascii="GHEA Grapalat" w:hAnsi="GHEA Grapalat" w:cs="GHEA Grapalat"/>
              </w:rPr>
            </w:pPr>
          </w:p>
          <w:p w:rsidR="00336CCF" w:rsidRPr="00B138F3" w:rsidRDefault="00336CCF"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336CCF" w:rsidRPr="00B138F3" w:rsidRDefault="00336CCF" w:rsidP="00BE2572">
      <w:pPr>
        <w:widowControl w:val="0"/>
        <w:spacing w:after="160"/>
        <w:jc w:val="center"/>
        <w:rPr>
          <w:rFonts w:ascii="GHEA Grapalat" w:hAnsi="GHEA Grapalat" w:cs="GHEA Grapalat"/>
        </w:rPr>
      </w:pPr>
    </w:p>
    <w:p w:rsidR="00336CCF" w:rsidRPr="00B138F3" w:rsidRDefault="00336CCF"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36CCF" w:rsidRPr="00B138F3" w:rsidRDefault="00336CCF" w:rsidP="00BE2572">
      <w:pPr>
        <w:rPr>
          <w:rFonts w:ascii="GHEA Grapalat" w:hAnsi="GHEA Grapalat" w:cs="GHEA Grapalat"/>
        </w:rPr>
      </w:pPr>
      <w:r w:rsidRPr="00B138F3">
        <w:rPr>
          <w:rFonts w:ascii="GHEA Grapalat" w:hAnsi="GHEA Grapalat" w:cs="GHEA Grapalat"/>
        </w:rPr>
        <w:br w:type="page"/>
      </w:r>
    </w:p>
    <w:p w:rsidR="00336CCF" w:rsidRPr="00B138F3" w:rsidRDefault="00336CCF"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336CCF" w:rsidRPr="00B138F3">
        <w:trPr>
          <w:tblHeade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336CCF" w:rsidRPr="00B138F3" w:rsidRDefault="00336CCF"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336CCF" w:rsidRPr="00B138F3">
        <w:trPr>
          <w:tblHeade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336CCF" w:rsidRPr="00B138F3" w:rsidRDefault="00336CCF"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336CCF" w:rsidRPr="00B138F3" w:rsidRDefault="00336CC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336CCF" w:rsidRPr="00B138F3" w:rsidRDefault="00336CC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w:hAnsi="GHEA Grapalat" w:cs="GHEA Grapalat"/>
                <w:sz w:val="18"/>
                <w:szCs w:val="18"/>
              </w:rPr>
            </w:pP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336CCF" w:rsidRPr="00B138F3" w:rsidRDefault="00336CCF"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336CCF" w:rsidRPr="00B138F3">
        <w:trPr>
          <w:jc w:val="center"/>
        </w:trPr>
        <w:tc>
          <w:tcPr>
            <w:tcW w:w="720" w:type="dxa"/>
            <w:vAlign w:val="center"/>
          </w:tcPr>
          <w:p w:rsidR="00336CCF" w:rsidRPr="00B138F3" w:rsidDel="0010680B"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336CCF" w:rsidRPr="00B138F3" w:rsidRDefault="00336CCF" w:rsidP="00D13026">
            <w:pPr>
              <w:widowControl w:val="0"/>
              <w:spacing w:after="120"/>
              <w:jc w:val="center"/>
              <w:rPr>
                <w:rFonts w:ascii="GHEA Grapalat" w:hAnsi="GHEA Grapalat" w:cs="GHEA Grapalat"/>
                <w:sz w:val="18"/>
                <w:szCs w:val="18"/>
              </w:rPr>
            </w:pP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r w:rsidR="00336CCF" w:rsidRPr="00B138F3">
        <w:trPr>
          <w:jc w:val="center"/>
        </w:trPr>
        <w:tc>
          <w:tcPr>
            <w:tcW w:w="720" w:type="dxa"/>
            <w:vAlign w:val="center"/>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336CCF" w:rsidRPr="00B138F3" w:rsidRDefault="00336CCF"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336CCF" w:rsidRPr="00B138F3" w:rsidRDefault="00336CCF" w:rsidP="00D13026">
            <w:pPr>
              <w:widowControl w:val="0"/>
              <w:spacing w:after="120"/>
              <w:jc w:val="center"/>
              <w:rPr>
                <w:rFonts w:ascii="GHEA Grapalat" w:hAnsi="GHEA Grapalat" w:cs="GHEA Grapalat"/>
                <w:sz w:val="18"/>
                <w:szCs w:val="18"/>
              </w:rPr>
            </w:pPr>
          </w:p>
        </w:tc>
      </w:tr>
    </w:tbl>
    <w:p w:rsidR="00336CCF" w:rsidRPr="00B138F3" w:rsidRDefault="00336CCF" w:rsidP="00BE2572">
      <w:pPr>
        <w:widowControl w:val="0"/>
        <w:spacing w:after="160"/>
        <w:ind w:left="567" w:right="565"/>
        <w:jc w:val="center"/>
        <w:rPr>
          <w:rFonts w:ascii="GHEA Grapalat" w:hAnsi="GHEA Grapalat" w:cs="GHEA Grapalat"/>
          <w:b/>
          <w:bCs/>
        </w:rPr>
      </w:pPr>
    </w:p>
    <w:p w:rsidR="00336CCF" w:rsidRPr="00B138F3" w:rsidRDefault="00336CCF" w:rsidP="00BE2572">
      <w:pPr>
        <w:widowControl w:val="0"/>
        <w:spacing w:after="160"/>
        <w:ind w:left="567" w:right="565"/>
        <w:jc w:val="center"/>
        <w:rPr>
          <w:rFonts w:ascii="GHEA Grapalat" w:hAnsi="GHEA Grapalat" w:cs="GHEA Grapalat"/>
          <w:b/>
          <w:bCs/>
        </w:rPr>
      </w:pPr>
    </w:p>
    <w:p w:rsidR="00336CCF" w:rsidRPr="00B138F3" w:rsidRDefault="00336CCF" w:rsidP="00BE2572">
      <w:pPr>
        <w:widowControl w:val="0"/>
        <w:spacing w:after="160"/>
        <w:ind w:left="567" w:right="565"/>
        <w:jc w:val="center"/>
        <w:rPr>
          <w:rFonts w:ascii="GHEA Grapalat" w:hAnsi="GHEA Grapalat" w:cs="GHEA Grapalat"/>
          <w:b/>
          <w:bCs/>
        </w:rPr>
      </w:pPr>
    </w:p>
    <w:p w:rsidR="00336CCF" w:rsidRPr="00B138F3" w:rsidRDefault="00336CCF" w:rsidP="00BE2572">
      <w:pPr>
        <w:widowControl w:val="0"/>
        <w:spacing w:after="160"/>
        <w:ind w:left="567" w:right="565"/>
        <w:jc w:val="center"/>
        <w:rPr>
          <w:rFonts w:ascii="GHEA Grapalat" w:hAnsi="GHEA Grapalat" w:cs="GHEA Grapalat"/>
          <w:b/>
          <w:bCs/>
        </w:rPr>
      </w:pPr>
    </w:p>
    <w:p w:rsidR="00336CCF" w:rsidRPr="0029608D" w:rsidRDefault="00336CCF" w:rsidP="00641FDD">
      <w:pPr>
        <w:widowControl w:val="0"/>
        <w:spacing w:after="160"/>
        <w:jc w:val="both"/>
        <w:rPr>
          <w:rFonts w:ascii="GHEA Grapalat" w:hAnsi="GHEA Grapalat" w:cs="GHEA Grapalat"/>
        </w:rPr>
      </w:pPr>
    </w:p>
    <w:p w:rsidR="00336CCF" w:rsidRPr="00333266" w:rsidRDefault="00336CCF"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Приложение № 6</w:t>
      </w:r>
    </w:p>
    <w:p w:rsidR="00336CCF" w:rsidRPr="00333266" w:rsidRDefault="00336CCF"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НММЦ-ОКПТ-20/49</w:t>
      </w:r>
    </w:p>
    <w:p w:rsidR="00336CCF" w:rsidRPr="00B138F3" w:rsidRDefault="00336CCF" w:rsidP="00B46D58">
      <w:pPr>
        <w:pStyle w:val="BodyTextIndent3"/>
        <w:widowControl w:val="0"/>
        <w:spacing w:after="160" w:line="240" w:lineRule="auto"/>
        <w:jc w:val="right"/>
        <w:rPr>
          <w:rFonts w:ascii="GHEA Grapalat" w:hAnsi="GHEA Grapalat" w:cs="GHEA Grapalat"/>
          <w:b/>
          <w:bCs/>
          <w:sz w:val="24"/>
          <w:szCs w:val="24"/>
        </w:rPr>
      </w:pPr>
    </w:p>
    <w:p w:rsidR="00336CCF" w:rsidRPr="00B138F3" w:rsidRDefault="00336CCF" w:rsidP="00B46D58">
      <w:pPr>
        <w:widowControl w:val="0"/>
        <w:spacing w:after="160"/>
        <w:ind w:left="-142" w:firstLine="142"/>
        <w:jc w:val="center"/>
        <w:rPr>
          <w:rFonts w:ascii="GHEA Grapalat" w:hAnsi="GHEA Grapalat" w:cs="GHEA Grapalat"/>
          <w:i/>
          <w:iCs/>
        </w:rPr>
      </w:pPr>
    </w:p>
    <w:p w:rsidR="00336CCF" w:rsidRPr="00B138F3" w:rsidRDefault="00336CCF"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336CCF" w:rsidRPr="00B138F3" w:rsidRDefault="00336CCF"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336CCF" w:rsidRPr="0029608D" w:rsidRDefault="00336CCF"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НММЦ-ОКПТ-20/49</w:t>
      </w:r>
    </w:p>
    <w:tbl>
      <w:tblPr>
        <w:tblW w:w="0" w:type="auto"/>
        <w:tblInd w:w="-106" w:type="dxa"/>
        <w:tblLook w:val="00A0"/>
      </w:tblPr>
      <w:tblGrid>
        <w:gridCol w:w="4643"/>
        <w:gridCol w:w="4643"/>
      </w:tblGrid>
      <w:tr w:rsidR="00336CCF" w:rsidRPr="00B138F3">
        <w:tc>
          <w:tcPr>
            <w:tcW w:w="4643" w:type="dxa"/>
          </w:tcPr>
          <w:p w:rsidR="00336CCF" w:rsidRPr="002A59A2" w:rsidRDefault="00336CCF"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336CCF" w:rsidRPr="002A59A2" w:rsidRDefault="00336CCF"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336CCF" w:rsidRPr="00B138F3" w:rsidRDefault="00336CCF" w:rsidP="00B46D58">
      <w:pPr>
        <w:widowControl w:val="0"/>
        <w:tabs>
          <w:tab w:val="left" w:pos="720"/>
          <w:tab w:val="left" w:pos="1440"/>
          <w:tab w:val="left" w:pos="8865"/>
        </w:tabs>
        <w:spacing w:after="160"/>
        <w:jc w:val="center"/>
        <w:rPr>
          <w:rFonts w:ascii="GHEA Grapalat" w:hAnsi="GHEA Grapalat" w:cs="GHEA Grapalat"/>
        </w:rPr>
      </w:pPr>
    </w:p>
    <w:p w:rsidR="00336CCF" w:rsidRPr="00B138F3" w:rsidRDefault="00336CCF"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336CCF" w:rsidRPr="00B138F3" w:rsidRDefault="00336CCF" w:rsidP="00B46D58">
      <w:pPr>
        <w:widowControl w:val="0"/>
        <w:spacing w:after="160"/>
        <w:ind w:firstLine="709"/>
        <w:jc w:val="both"/>
        <w:rPr>
          <w:rFonts w:ascii="GHEA Grapalat" w:hAnsi="GHEA Grapalat" w:cs="GHEA Grapalat"/>
          <w:b/>
          <w:bCs/>
        </w:rPr>
      </w:pPr>
    </w:p>
    <w:p w:rsidR="00336CCF" w:rsidRPr="00B138F3" w:rsidRDefault="00336CCF"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336CCF" w:rsidRPr="00B138F3" w:rsidRDefault="00336CCF" w:rsidP="00B46D58">
      <w:pPr>
        <w:widowControl w:val="0"/>
        <w:spacing w:after="160"/>
        <w:ind w:firstLine="709"/>
        <w:jc w:val="both"/>
        <w:rPr>
          <w:rFonts w:ascii="GHEA Grapalat" w:hAnsi="GHEA Grapalat" w:cs="GHEA Grapalat"/>
        </w:rPr>
      </w:pP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336CCF" w:rsidRPr="00B138F3" w:rsidRDefault="00336CCF"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336CCF" w:rsidRPr="00B138F3" w:rsidRDefault="00336CCF"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336CCF" w:rsidRPr="00B138F3" w:rsidRDefault="00336CCF"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336CCF" w:rsidRPr="00B138F3" w:rsidRDefault="00336CCF"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336CCF" w:rsidRPr="00B138F3" w:rsidRDefault="00336CCF"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336CCF" w:rsidRPr="00B138F3" w:rsidRDefault="00336CCF"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336CCF" w:rsidRPr="00B138F3" w:rsidRDefault="00336CCF"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336CCF" w:rsidRPr="00B138F3" w:rsidRDefault="00336CCF" w:rsidP="00B46D58">
      <w:pPr>
        <w:widowControl w:val="0"/>
        <w:spacing w:after="160"/>
        <w:ind w:firstLine="720"/>
        <w:jc w:val="both"/>
        <w:rPr>
          <w:rFonts w:ascii="GHEA Grapalat" w:hAnsi="GHEA Grapalat" w:cs="GHEA Grapalat"/>
          <w:i/>
          <w:iCs/>
          <w:u w:val="single"/>
          <w:lang w:val="hy-AM"/>
        </w:rPr>
      </w:pP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336CCF" w:rsidRDefault="00336CCF"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336CCF" w:rsidRDefault="00336CCF"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336CCF" w:rsidRDefault="00336CCF"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336CCF" w:rsidRDefault="00336CCF"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336CCF" w:rsidRDefault="00336CCF"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36CCF" w:rsidRDefault="00336CCF"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336CCF" w:rsidRDefault="00336CCF" w:rsidP="00B46D58">
      <w:pPr>
        <w:widowControl w:val="0"/>
        <w:tabs>
          <w:tab w:val="left" w:pos="1134"/>
        </w:tabs>
        <w:spacing w:after="160"/>
        <w:ind w:firstLine="567"/>
        <w:jc w:val="both"/>
        <w:rPr>
          <w:rFonts w:ascii="GHEA Grapalat" w:hAnsi="GHEA Grapalat" w:cs="GHEA Grapalat"/>
        </w:rPr>
      </w:pP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336CCF" w:rsidRPr="00B138F3" w:rsidRDefault="00336CCF" w:rsidP="00B46D58">
      <w:pPr>
        <w:rPr>
          <w:rFonts w:ascii="GHEA Grapalat" w:hAnsi="GHEA Grapalat" w:cs="GHEA Grapalat"/>
          <w:lang w:val="hy-AM"/>
        </w:rPr>
      </w:pP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336CCF" w:rsidRPr="00B138F3" w:rsidRDefault="00336CC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36CCF" w:rsidRPr="00B138F3" w:rsidRDefault="00336CCF" w:rsidP="00B46D58">
      <w:pPr>
        <w:widowControl w:val="0"/>
        <w:spacing w:after="160"/>
        <w:jc w:val="center"/>
        <w:rPr>
          <w:rFonts w:ascii="GHEA Grapalat" w:hAnsi="GHEA Grapalat" w:cs="GHEA Grapalat"/>
          <w:lang w:val="hy-AM"/>
        </w:rPr>
      </w:pP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336CCF" w:rsidRPr="00641FDD" w:rsidRDefault="00336CCF"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336CCF" w:rsidRPr="00B138F3" w:rsidRDefault="00336CCF"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336CCF" w:rsidRPr="00B138F3" w:rsidRDefault="00336CCF"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336CCF" w:rsidRPr="00B138F3" w:rsidRDefault="00336CCF"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336CCF" w:rsidRPr="00B138F3" w:rsidRDefault="00336CCF"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336CCF" w:rsidRPr="00B138F3" w:rsidRDefault="00336CCF"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36CCF" w:rsidRPr="00B138F3" w:rsidRDefault="00336CCF"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336CCF" w:rsidRPr="00B138F3" w:rsidRDefault="00336CCF"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336CCF" w:rsidRPr="00B138F3" w:rsidRDefault="00336CCF"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336CCF" w:rsidRPr="00B138F3" w:rsidRDefault="00336CCF"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336CCF" w:rsidRPr="00B138F3">
        <w:tc>
          <w:tcPr>
            <w:tcW w:w="4536" w:type="dxa"/>
          </w:tcPr>
          <w:p w:rsidR="00336CCF" w:rsidRPr="00B138F3" w:rsidRDefault="00336CCF"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336CCF" w:rsidRPr="00EB01EE" w:rsidRDefault="00336CCF" w:rsidP="00FE72FC">
            <w:pPr>
              <w:spacing w:line="240" w:lineRule="exact"/>
              <w:jc w:val="center"/>
              <w:rPr>
                <w:rFonts w:ascii="Arial Unicode" w:hAnsi="Arial Unicode" w:cs="Arial Unicode"/>
                <w:sz w:val="20"/>
                <w:szCs w:val="20"/>
              </w:rPr>
            </w:pPr>
          </w:p>
          <w:p w:rsidR="00336CCF" w:rsidRPr="00EB01EE" w:rsidRDefault="00336CCF"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36CCF" w:rsidRPr="00EB01EE" w:rsidRDefault="00336CCF"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36CCF" w:rsidRPr="00B138F3" w:rsidRDefault="00336CCF"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336CCF" w:rsidRPr="00B138F3" w:rsidRDefault="00336CCF" w:rsidP="00B46D58">
            <w:pPr>
              <w:widowControl w:val="0"/>
              <w:spacing w:after="160"/>
              <w:jc w:val="center"/>
              <w:rPr>
                <w:rFonts w:ascii="GHEA Grapalat" w:hAnsi="GHEA Grapalat" w:cs="GHEA Grapalat"/>
              </w:rPr>
            </w:pPr>
          </w:p>
        </w:tc>
        <w:tc>
          <w:tcPr>
            <w:tcW w:w="4343" w:type="dxa"/>
          </w:tcPr>
          <w:p w:rsidR="00336CCF" w:rsidRPr="00B138F3" w:rsidRDefault="00336CCF"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336CCF" w:rsidRPr="00B138F3" w:rsidRDefault="00336CCF"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336CCF" w:rsidRPr="00B138F3" w:rsidRDefault="00336CCF"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336CCF" w:rsidRPr="00B138F3" w:rsidRDefault="00336CCF"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336CCF" w:rsidRDefault="00336CCF" w:rsidP="00B46D58">
      <w:pPr>
        <w:widowControl w:val="0"/>
        <w:spacing w:after="160"/>
        <w:ind w:firstLine="567"/>
        <w:jc w:val="both"/>
        <w:rPr>
          <w:rFonts w:ascii="GHEA Grapalat" w:hAnsi="GHEA Grapalat" w:cs="GHEA Grapalat"/>
          <w:i/>
          <w:iCs/>
          <w:lang w:val="hy-AM"/>
        </w:rPr>
      </w:pPr>
    </w:p>
    <w:p w:rsidR="00336CCF" w:rsidRPr="00B138F3" w:rsidRDefault="00336CCF"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336CCF" w:rsidRPr="00B138F3" w:rsidRDefault="00336CCF" w:rsidP="00B46D58">
      <w:pPr>
        <w:widowControl w:val="0"/>
        <w:spacing w:after="160"/>
        <w:rPr>
          <w:rFonts w:ascii="GHEA Grapalat" w:hAnsi="GHEA Grapalat" w:cs="GHEA Grapalat"/>
        </w:rPr>
      </w:pPr>
    </w:p>
    <w:p w:rsidR="00336CCF" w:rsidRPr="00382B60" w:rsidRDefault="00336CCF" w:rsidP="00B46D58">
      <w:pPr>
        <w:widowControl w:val="0"/>
        <w:spacing w:after="160"/>
        <w:jc w:val="right"/>
        <w:rPr>
          <w:rFonts w:ascii="GHEA Grapalat" w:hAnsi="GHEA Grapalat" w:cs="GHEA Grapalat"/>
        </w:rPr>
        <w:sectPr w:rsidR="00336CCF"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336CCF" w:rsidRPr="00B138F3" w:rsidRDefault="00336CC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2</w:t>
      </w:r>
    </w:p>
    <w:p w:rsidR="00336CCF" w:rsidRPr="00B138F3" w:rsidRDefault="00336CC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336CCF" w:rsidRPr="00B138F3" w:rsidRDefault="00336CCF"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425"/>
      </w:tblGrid>
      <w:tr w:rsidR="00336CCF" w:rsidRPr="00B138F3">
        <w:trPr>
          <w:trHeight w:val="305"/>
          <w:jc w:val="center"/>
        </w:trPr>
        <w:tc>
          <w:tcPr>
            <w:tcW w:w="9948" w:type="dxa"/>
            <w:gridSpan w:val="16"/>
          </w:tcPr>
          <w:p w:rsidR="00336CCF" w:rsidRPr="00B138F3" w:rsidRDefault="00336CC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336CCF" w:rsidRPr="00B138F3">
        <w:trPr>
          <w:trHeight w:val="747"/>
          <w:jc w:val="center"/>
        </w:trPr>
        <w:tc>
          <w:tcPr>
            <w:tcW w:w="1599" w:type="dxa"/>
            <w:vAlign w:val="center"/>
          </w:tcPr>
          <w:p w:rsidR="00336CCF" w:rsidRPr="00B138F3" w:rsidRDefault="00336CC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336CCF" w:rsidRPr="00B138F3" w:rsidRDefault="00336CC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336CCF" w:rsidRPr="00B138F3" w:rsidRDefault="00336CCF"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336CCF" w:rsidRPr="00B138F3" w:rsidRDefault="00336CCF"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336CCF" w:rsidRPr="00B138F3">
        <w:trPr>
          <w:cantSplit/>
          <w:trHeight w:val="1134"/>
          <w:jc w:val="center"/>
        </w:trPr>
        <w:tc>
          <w:tcPr>
            <w:tcW w:w="1599" w:type="dxa"/>
            <w:vAlign w:val="center"/>
          </w:tcPr>
          <w:p w:rsidR="00336CCF" w:rsidRPr="00B138F3" w:rsidRDefault="00336CCF" w:rsidP="00B46D58">
            <w:pPr>
              <w:widowControl w:val="0"/>
              <w:jc w:val="center"/>
              <w:rPr>
                <w:rFonts w:ascii="GHEA Grapalat" w:hAnsi="GHEA Grapalat" w:cs="GHEA Grapalat"/>
                <w:sz w:val="16"/>
                <w:szCs w:val="16"/>
              </w:rPr>
            </w:pPr>
          </w:p>
        </w:tc>
        <w:tc>
          <w:tcPr>
            <w:tcW w:w="1566" w:type="dxa"/>
            <w:vAlign w:val="center"/>
          </w:tcPr>
          <w:p w:rsidR="00336CCF" w:rsidRPr="00B138F3" w:rsidRDefault="00336CCF" w:rsidP="00B46D58">
            <w:pPr>
              <w:widowControl w:val="0"/>
              <w:jc w:val="center"/>
              <w:rPr>
                <w:rFonts w:ascii="GHEA Grapalat" w:hAnsi="GHEA Grapalat" w:cs="GHEA Grapalat"/>
                <w:sz w:val="16"/>
                <w:szCs w:val="16"/>
              </w:rPr>
            </w:pPr>
          </w:p>
        </w:tc>
        <w:tc>
          <w:tcPr>
            <w:tcW w:w="1300" w:type="dxa"/>
            <w:vAlign w:val="center"/>
          </w:tcPr>
          <w:p w:rsidR="00336CCF" w:rsidRPr="00B138F3" w:rsidRDefault="00336CCF" w:rsidP="00B46D58">
            <w:pPr>
              <w:widowControl w:val="0"/>
              <w:jc w:val="center"/>
              <w:rPr>
                <w:rFonts w:ascii="GHEA Grapalat" w:hAnsi="GHEA Grapalat" w:cs="GHEA Grapalat"/>
                <w:sz w:val="16"/>
                <w:szCs w:val="16"/>
              </w:rPr>
            </w:pPr>
          </w:p>
        </w:tc>
        <w:tc>
          <w:tcPr>
            <w:tcW w:w="367"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336CCF" w:rsidRPr="002950C4" w:rsidRDefault="00336CCF"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336CCF" w:rsidRPr="00B138F3">
        <w:trPr>
          <w:trHeight w:val="404"/>
          <w:jc w:val="center"/>
        </w:trPr>
        <w:tc>
          <w:tcPr>
            <w:tcW w:w="1599" w:type="dxa"/>
            <w:vAlign w:val="center"/>
          </w:tcPr>
          <w:p w:rsidR="00336CCF" w:rsidRPr="003313F7" w:rsidRDefault="00336CCF"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336CCF" w:rsidRPr="00BF449D" w:rsidRDefault="00336CCF"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336CCF" w:rsidRPr="00BF449D" w:rsidRDefault="00336CCF" w:rsidP="00EC683A">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5483" w:type="dxa"/>
            <w:gridSpan w:val="13"/>
            <w:vAlign w:val="center"/>
          </w:tcPr>
          <w:p w:rsidR="00336CCF" w:rsidRPr="00010292" w:rsidRDefault="00336CCF"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336CCF" w:rsidRPr="00010292" w:rsidRDefault="00336CCF" w:rsidP="00B46D58">
      <w:pPr>
        <w:widowControl w:val="0"/>
        <w:spacing w:after="120"/>
        <w:rPr>
          <w:rFonts w:ascii="GHEA Grapalat" w:hAnsi="GHEA Grapalat" w:cs="GHEA Grapalat"/>
          <w:i/>
          <w:iCs/>
        </w:rPr>
      </w:pPr>
    </w:p>
    <w:p w:rsidR="00336CCF" w:rsidRPr="00010292" w:rsidRDefault="00336CCF"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336CCF" w:rsidRPr="00B138F3">
        <w:trPr>
          <w:jc w:val="center"/>
        </w:trPr>
        <w:tc>
          <w:tcPr>
            <w:tcW w:w="4536" w:type="dxa"/>
          </w:tcPr>
          <w:p w:rsidR="00336CCF" w:rsidRPr="00B138F3" w:rsidRDefault="00336CCF"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336CCF" w:rsidRPr="00EB01EE" w:rsidRDefault="00336CCF"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336CCF" w:rsidRPr="00EB01EE" w:rsidRDefault="00336CCF" w:rsidP="00FE72FC">
            <w:pPr>
              <w:spacing w:line="240" w:lineRule="exact"/>
              <w:jc w:val="center"/>
              <w:rPr>
                <w:rFonts w:ascii="Arial Unicode" w:hAnsi="Arial Unicode" w:cs="Arial Unicode"/>
                <w:sz w:val="20"/>
                <w:szCs w:val="20"/>
              </w:rPr>
            </w:pPr>
          </w:p>
          <w:p w:rsidR="00336CCF" w:rsidRPr="00EB01EE" w:rsidRDefault="00336CCF"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36CCF" w:rsidRPr="00EB01EE" w:rsidRDefault="00336CCF"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336CCF" w:rsidRPr="00B138F3" w:rsidRDefault="00336CCF"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336CCF" w:rsidRPr="00B138F3" w:rsidRDefault="00336CCF" w:rsidP="00B46D58">
            <w:pPr>
              <w:widowControl w:val="0"/>
              <w:spacing w:after="160"/>
              <w:jc w:val="center"/>
              <w:rPr>
                <w:rFonts w:ascii="GHEA Grapalat" w:hAnsi="GHEA Grapalat" w:cs="GHEA Grapalat"/>
              </w:rPr>
            </w:pPr>
          </w:p>
        </w:tc>
        <w:tc>
          <w:tcPr>
            <w:tcW w:w="4343" w:type="dxa"/>
          </w:tcPr>
          <w:p w:rsidR="00336CCF" w:rsidRPr="00B138F3" w:rsidRDefault="00336CCF"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336CCF" w:rsidRPr="00B138F3" w:rsidRDefault="00336CCF"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336CCF" w:rsidRPr="00B138F3" w:rsidRDefault="00336CCF"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336CCF" w:rsidRPr="00B138F3" w:rsidRDefault="00336CCF"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336CCF" w:rsidRPr="00B138F3" w:rsidRDefault="00336CCF" w:rsidP="00B46D58">
      <w:pPr>
        <w:widowControl w:val="0"/>
        <w:spacing w:after="160"/>
        <w:rPr>
          <w:rFonts w:ascii="GHEA Grapalat" w:hAnsi="GHEA Grapalat" w:cs="GHEA Grapalat"/>
        </w:rPr>
        <w:sectPr w:rsidR="00336CCF" w:rsidRPr="00B138F3" w:rsidSect="002950C4">
          <w:footnotePr>
            <w:pos w:val="beneathText"/>
          </w:footnotePr>
          <w:pgSz w:w="11906" w:h="16838" w:code="9"/>
          <w:pgMar w:top="1418" w:right="1418" w:bottom="1418" w:left="1418" w:header="561" w:footer="561" w:gutter="0"/>
          <w:cols w:space="720"/>
        </w:sectPr>
      </w:pPr>
    </w:p>
    <w:p w:rsidR="00336CCF" w:rsidRPr="00B138F3" w:rsidRDefault="00336CC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336CCF" w:rsidRPr="00B138F3" w:rsidRDefault="00336CCF"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336CCF" w:rsidRPr="00B138F3" w:rsidRDefault="00336CCF"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336CCF" w:rsidRPr="00B138F3">
        <w:trPr>
          <w:tblCellSpacing w:w="7" w:type="dxa"/>
          <w:jc w:val="center"/>
        </w:trPr>
        <w:tc>
          <w:tcPr>
            <w:tcW w:w="0" w:type="auto"/>
            <w:vAlign w:val="center"/>
          </w:tcPr>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336CCF" w:rsidRPr="00B138F3" w:rsidRDefault="00336CC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336CCF" w:rsidRPr="00B138F3" w:rsidRDefault="00336CC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336CCF" w:rsidRPr="00B138F3" w:rsidRDefault="00336CCF" w:rsidP="00B46D58">
      <w:pPr>
        <w:widowControl w:val="0"/>
        <w:spacing w:after="160"/>
        <w:ind w:firstLine="375"/>
        <w:rPr>
          <w:rFonts w:ascii="GHEA Grapalat" w:hAnsi="GHEA Grapalat" w:cs="GHEA Grapalat"/>
        </w:rPr>
      </w:pPr>
    </w:p>
    <w:p w:rsidR="00336CCF" w:rsidRPr="00B138F3" w:rsidRDefault="00336CCF"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336CCF" w:rsidRPr="00B138F3" w:rsidRDefault="00336CCF"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336CCF" w:rsidRPr="00B138F3" w:rsidRDefault="00336CCF" w:rsidP="00B46D58">
      <w:pPr>
        <w:pStyle w:val="BodyTextIndent"/>
        <w:widowControl w:val="0"/>
        <w:spacing w:line="240" w:lineRule="auto"/>
        <w:ind w:firstLine="0"/>
        <w:jc w:val="center"/>
        <w:rPr>
          <w:rFonts w:ascii="GHEA Grapalat" w:hAnsi="GHEA Grapalat" w:cs="GHEA Grapalat"/>
          <w:b/>
          <w:bCs/>
          <w:i/>
          <w:iCs/>
          <w:sz w:val="24"/>
          <w:szCs w:val="24"/>
        </w:rPr>
      </w:pPr>
    </w:p>
    <w:p w:rsidR="00336CCF" w:rsidRPr="00B138F3" w:rsidRDefault="00336CCF"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336CCF" w:rsidRPr="00B138F3" w:rsidRDefault="00336CCF"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336CCF" w:rsidRPr="00B138F3" w:rsidRDefault="00336CCF"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336CCF" w:rsidRPr="00B138F3" w:rsidRDefault="00336CCF"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336CCF" w:rsidRPr="00B138F3" w:rsidRDefault="00336CCF"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336CCF" w:rsidRPr="00B138F3" w:rsidRDefault="00336CCF"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336CCF" w:rsidRPr="00B138F3">
        <w:trPr>
          <w:jc w:val="center"/>
        </w:trPr>
        <w:tc>
          <w:tcPr>
            <w:tcW w:w="442" w:type="dxa"/>
            <w:vMerge w:val="restart"/>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336CCF" w:rsidRPr="00B138F3" w:rsidRDefault="00336CCF"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336CCF" w:rsidRPr="00B138F3">
        <w:trPr>
          <w:jc w:val="center"/>
        </w:trPr>
        <w:tc>
          <w:tcPr>
            <w:tcW w:w="442" w:type="dxa"/>
            <w:vMerge/>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336CCF" w:rsidRPr="00B138F3">
        <w:trPr>
          <w:trHeight w:val="1105"/>
          <w:jc w:val="center"/>
        </w:trPr>
        <w:tc>
          <w:tcPr>
            <w:tcW w:w="442" w:type="dxa"/>
            <w:vMerge/>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336CCF" w:rsidRPr="00B138F3" w:rsidRDefault="00336CCF"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r>
      <w:tr w:rsidR="00336CCF" w:rsidRPr="00B138F3">
        <w:trPr>
          <w:jc w:val="center"/>
        </w:trPr>
        <w:tc>
          <w:tcPr>
            <w:tcW w:w="442"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r>
      <w:tr w:rsidR="00336CCF" w:rsidRPr="00B138F3">
        <w:trPr>
          <w:jc w:val="center"/>
        </w:trPr>
        <w:tc>
          <w:tcPr>
            <w:tcW w:w="442"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336CCF" w:rsidRPr="00B138F3" w:rsidRDefault="00336CCF" w:rsidP="00B46D58">
            <w:pPr>
              <w:pStyle w:val="NormalWeb"/>
              <w:widowControl w:val="0"/>
              <w:spacing w:before="0" w:beforeAutospacing="0" w:after="120" w:afterAutospacing="0"/>
              <w:jc w:val="center"/>
              <w:rPr>
                <w:rFonts w:ascii="GHEA Grapalat" w:hAnsi="GHEA Grapalat" w:cs="GHEA Grapalat"/>
                <w:sz w:val="16"/>
                <w:szCs w:val="16"/>
              </w:rPr>
            </w:pPr>
          </w:p>
        </w:tc>
      </w:tr>
    </w:tbl>
    <w:p w:rsidR="00336CCF" w:rsidRPr="00B138F3" w:rsidRDefault="00336CCF" w:rsidP="00B46D58">
      <w:pPr>
        <w:widowControl w:val="0"/>
        <w:spacing w:after="160"/>
        <w:ind w:firstLine="375"/>
        <w:jc w:val="both"/>
        <w:rPr>
          <w:rFonts w:ascii="GHEA Grapalat" w:hAnsi="GHEA Grapalat" w:cs="GHEA Grapalat"/>
          <w:lang w:val="en-US"/>
        </w:rPr>
      </w:pPr>
    </w:p>
    <w:p w:rsidR="00336CCF" w:rsidRPr="00B138F3" w:rsidRDefault="00336CCF"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336CCF" w:rsidRPr="00B138F3" w:rsidRDefault="00336CCF"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336CCF" w:rsidRPr="00B138F3">
        <w:trPr>
          <w:trHeight w:val="266"/>
          <w:tblCellSpacing w:w="7" w:type="dxa"/>
          <w:jc w:val="center"/>
        </w:trPr>
        <w:tc>
          <w:tcPr>
            <w:tcW w:w="0" w:type="auto"/>
            <w:vAlign w:val="center"/>
          </w:tcPr>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336CCF" w:rsidRPr="00B138F3">
        <w:trPr>
          <w:trHeight w:val="473"/>
          <w:tblCellSpacing w:w="7" w:type="dxa"/>
          <w:jc w:val="center"/>
        </w:trPr>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336CCF" w:rsidRPr="00B138F3" w:rsidRDefault="00336CCF"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_______________________</w:t>
            </w:r>
          </w:p>
          <w:p w:rsidR="00336CCF" w:rsidRPr="00B138F3" w:rsidRDefault="00336CCF"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336CCF" w:rsidRPr="00B138F3">
        <w:trPr>
          <w:trHeight w:val="503"/>
          <w:tblCellSpacing w:w="7" w:type="dxa"/>
          <w:jc w:val="center"/>
        </w:trPr>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336CCF" w:rsidRPr="00B138F3" w:rsidRDefault="00336CCF"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_______________________</w:t>
            </w:r>
          </w:p>
          <w:p w:rsidR="00336CCF" w:rsidRPr="00B138F3" w:rsidRDefault="00336CCF"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336CCF" w:rsidRPr="00B138F3">
        <w:trPr>
          <w:trHeight w:val="281"/>
          <w:tblCellSpacing w:w="7" w:type="dxa"/>
          <w:jc w:val="center"/>
        </w:trPr>
        <w:tc>
          <w:tcPr>
            <w:tcW w:w="0" w:type="auto"/>
            <w:vAlign w:val="center"/>
          </w:tcPr>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336CCF" w:rsidRPr="00B138F3" w:rsidRDefault="00336CCF" w:rsidP="00B46D58">
      <w:pPr>
        <w:widowControl w:val="0"/>
        <w:spacing w:after="160"/>
        <w:jc w:val="right"/>
        <w:rPr>
          <w:rFonts w:ascii="GHEA Grapalat" w:hAnsi="GHEA Grapalat" w:cs="GHEA Grapalat"/>
          <w:b/>
          <w:bCs/>
        </w:rPr>
      </w:pPr>
    </w:p>
    <w:p w:rsidR="00336CCF" w:rsidRPr="00B138F3" w:rsidRDefault="00336CCF" w:rsidP="00B46D58">
      <w:pPr>
        <w:rPr>
          <w:rFonts w:ascii="GHEA Grapalat" w:hAnsi="GHEA Grapalat" w:cs="GHEA Grapalat"/>
          <w:b/>
          <w:bCs/>
        </w:rPr>
      </w:pPr>
      <w:r w:rsidRPr="00B138F3">
        <w:rPr>
          <w:rFonts w:ascii="GHEA Grapalat" w:hAnsi="GHEA Grapalat" w:cs="GHEA Grapalat"/>
          <w:b/>
          <w:bCs/>
        </w:rPr>
        <w:br w:type="page"/>
      </w:r>
    </w:p>
    <w:p w:rsidR="00336CCF" w:rsidRPr="00B138F3" w:rsidRDefault="00336CCF"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336CCF" w:rsidRPr="00B138F3" w:rsidRDefault="00336CCF"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336CCF" w:rsidRPr="00B138F3" w:rsidRDefault="00336CCF" w:rsidP="00B46D58">
      <w:pPr>
        <w:widowControl w:val="0"/>
        <w:tabs>
          <w:tab w:val="left" w:pos="360"/>
          <w:tab w:val="left" w:pos="540"/>
        </w:tabs>
        <w:spacing w:after="160"/>
        <w:jc w:val="center"/>
        <w:rPr>
          <w:rFonts w:ascii="GHEA Grapalat" w:hAnsi="GHEA Grapalat" w:cs="GHEA Grapalat"/>
          <w:b/>
          <w:bCs/>
        </w:rPr>
      </w:pPr>
    </w:p>
    <w:p w:rsidR="00336CCF" w:rsidRPr="00B138F3" w:rsidRDefault="00336CCF"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336CCF" w:rsidRPr="00B138F3" w:rsidRDefault="00336CCF"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336CCF" w:rsidRPr="00B138F3" w:rsidRDefault="00336CCF" w:rsidP="00B46D58">
      <w:pPr>
        <w:widowControl w:val="0"/>
        <w:tabs>
          <w:tab w:val="left" w:pos="360"/>
          <w:tab w:val="left" w:pos="540"/>
        </w:tabs>
        <w:spacing w:after="160"/>
        <w:jc w:val="center"/>
        <w:rPr>
          <w:rFonts w:ascii="GHEA Grapalat" w:hAnsi="GHEA Grapalat" w:cs="GHEA Grapalat"/>
        </w:rPr>
      </w:pPr>
    </w:p>
    <w:p w:rsidR="00336CCF" w:rsidRPr="00B138F3" w:rsidRDefault="00336CCF"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336CCF" w:rsidRPr="00B138F3" w:rsidRDefault="00336CCF"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336CCF" w:rsidRPr="00B138F3" w:rsidRDefault="00336CCF"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336CCF" w:rsidRPr="00B138F3" w:rsidRDefault="00336CCF"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336CCF" w:rsidRPr="00B138F3" w:rsidRDefault="00336CCF"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336CCF" w:rsidRPr="00B138F3" w:rsidRDefault="00336CCF"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336CCF" w:rsidRPr="00B138F3" w:rsidRDefault="00336CCF"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36CCF" w:rsidRPr="00B138F3">
        <w:trPr>
          <w:trHeight w:val="273"/>
          <w:jc w:val="center"/>
        </w:trPr>
        <w:tc>
          <w:tcPr>
            <w:tcW w:w="7698" w:type="dxa"/>
            <w:gridSpan w:val="3"/>
          </w:tcPr>
          <w:p w:rsidR="00336CCF" w:rsidRPr="00B138F3" w:rsidRDefault="00336CCF"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336CCF" w:rsidRPr="00B138F3">
        <w:trPr>
          <w:trHeight w:val="273"/>
          <w:jc w:val="center"/>
        </w:trPr>
        <w:tc>
          <w:tcPr>
            <w:tcW w:w="3852" w:type="dxa"/>
            <w:vAlign w:val="center"/>
          </w:tcPr>
          <w:p w:rsidR="00336CCF" w:rsidRPr="00B138F3" w:rsidRDefault="00336CC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336CCF" w:rsidRPr="00B138F3" w:rsidRDefault="00336CC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336CCF" w:rsidRPr="00B138F3" w:rsidRDefault="00336CCF"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336CCF" w:rsidRPr="00B138F3">
        <w:trPr>
          <w:trHeight w:val="273"/>
          <w:jc w:val="center"/>
        </w:trPr>
        <w:tc>
          <w:tcPr>
            <w:tcW w:w="3852" w:type="dxa"/>
            <w:vAlign w:val="center"/>
          </w:tcPr>
          <w:p w:rsidR="00336CCF" w:rsidRPr="00B138F3" w:rsidRDefault="00336CCF"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336CCF" w:rsidRPr="00B138F3" w:rsidRDefault="00336CCF"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336CCF" w:rsidRPr="00B138F3" w:rsidRDefault="00336CCF" w:rsidP="00B46D58">
            <w:pPr>
              <w:widowControl w:val="0"/>
              <w:spacing w:after="120"/>
              <w:jc w:val="center"/>
              <w:rPr>
                <w:rFonts w:ascii="GHEA Grapalat" w:hAnsi="GHEA Grapalat" w:cs="GHEA Grapalat"/>
                <w:sz w:val="20"/>
                <w:szCs w:val="20"/>
              </w:rPr>
            </w:pPr>
          </w:p>
        </w:tc>
      </w:tr>
      <w:tr w:rsidR="00336CCF" w:rsidRPr="00B138F3">
        <w:trPr>
          <w:trHeight w:val="273"/>
          <w:jc w:val="center"/>
        </w:trPr>
        <w:tc>
          <w:tcPr>
            <w:tcW w:w="3852" w:type="dxa"/>
            <w:vAlign w:val="center"/>
          </w:tcPr>
          <w:p w:rsidR="00336CCF" w:rsidRPr="00B138F3" w:rsidRDefault="00336CCF"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336CCF" w:rsidRPr="00B138F3" w:rsidRDefault="00336CCF"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336CCF" w:rsidRPr="00B138F3" w:rsidRDefault="00336CCF" w:rsidP="00B46D58">
            <w:pPr>
              <w:widowControl w:val="0"/>
              <w:spacing w:after="120"/>
              <w:jc w:val="center"/>
              <w:rPr>
                <w:rFonts w:ascii="GHEA Grapalat" w:hAnsi="GHEA Grapalat" w:cs="GHEA Grapalat"/>
                <w:sz w:val="20"/>
                <w:szCs w:val="20"/>
              </w:rPr>
            </w:pPr>
          </w:p>
        </w:tc>
      </w:tr>
    </w:tbl>
    <w:p w:rsidR="00336CCF" w:rsidRPr="00B138F3" w:rsidRDefault="00336CCF" w:rsidP="00B46D58">
      <w:pPr>
        <w:widowControl w:val="0"/>
        <w:tabs>
          <w:tab w:val="left" w:pos="360"/>
          <w:tab w:val="left" w:pos="540"/>
        </w:tabs>
        <w:spacing w:after="160"/>
        <w:jc w:val="both"/>
        <w:rPr>
          <w:rFonts w:ascii="GHEA Grapalat" w:hAnsi="GHEA Grapalat" w:cs="GHEA Grapalat"/>
        </w:rPr>
      </w:pPr>
    </w:p>
    <w:p w:rsidR="00336CCF" w:rsidRPr="00B138F3" w:rsidRDefault="00336CCF"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336CCF" w:rsidRDefault="00336CCF" w:rsidP="00B138F3">
      <w:pPr>
        <w:rPr>
          <w:rFonts w:ascii="GHEA Grapalat" w:hAnsi="GHEA Grapalat" w:cs="GHEA Grapalat"/>
        </w:rPr>
      </w:pPr>
      <w:r>
        <w:rPr>
          <w:rFonts w:ascii="GHEA Grapalat" w:hAnsi="GHEA Grapalat" w:cs="GHEA Grapalat"/>
        </w:rPr>
        <w:t xml:space="preserve">                                                       </w:t>
      </w:r>
    </w:p>
    <w:p w:rsidR="00336CCF" w:rsidRPr="00B138F3" w:rsidRDefault="00336CCF"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336CCF" w:rsidRPr="00B138F3" w:rsidRDefault="00336CCF"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336CCF" w:rsidRPr="00B138F3">
        <w:tc>
          <w:tcPr>
            <w:tcW w:w="4450" w:type="dxa"/>
          </w:tcPr>
          <w:p w:rsidR="00336CCF" w:rsidRPr="00B138F3" w:rsidRDefault="00336CCF"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336CCF" w:rsidRPr="00B138F3" w:rsidRDefault="00336CCF"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336CCF" w:rsidRPr="00B138F3" w:rsidRDefault="00336CCF"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336CCF" w:rsidRPr="00B138F3" w:rsidRDefault="00336CCF"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336CCF" w:rsidRPr="00B138F3">
        <w:trPr>
          <w:tblCellSpacing w:w="7" w:type="dxa"/>
          <w:jc w:val="center"/>
        </w:trPr>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336CCF" w:rsidRPr="00B138F3" w:rsidRDefault="00336CCF"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336CCF" w:rsidRPr="00B138F3" w:rsidRDefault="00336CCF"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336CCF" w:rsidRPr="00B138F3">
        <w:trPr>
          <w:tblCellSpacing w:w="7" w:type="dxa"/>
          <w:jc w:val="center"/>
        </w:trPr>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336CCF" w:rsidRPr="00B138F3" w:rsidRDefault="00336CCF"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336CCF" w:rsidRPr="00B138F3" w:rsidRDefault="00336CCF"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336CCF" w:rsidRPr="00B138F3" w:rsidRDefault="00336CCF"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336CCF" w:rsidRPr="00B138F3" w:rsidRDefault="00336CCF" w:rsidP="00B46D58">
      <w:pPr>
        <w:widowControl w:val="0"/>
        <w:spacing w:after="160"/>
        <w:ind w:left="-142" w:firstLine="142"/>
        <w:jc w:val="center"/>
        <w:rPr>
          <w:rFonts w:ascii="GHEA Grapalat" w:hAnsi="GHEA Grapalat" w:cs="GHEA Grapalat"/>
          <w:b/>
          <w:bCs/>
        </w:rPr>
      </w:pPr>
    </w:p>
    <w:sectPr w:rsidR="00336CCF"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CCF" w:rsidRDefault="00336CCF">
      <w:r>
        <w:separator/>
      </w:r>
    </w:p>
  </w:endnote>
  <w:endnote w:type="continuationSeparator" w:id="1">
    <w:p w:rsidR="00336CCF" w:rsidRDefault="00336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CCF" w:rsidRPr="00C861E9" w:rsidRDefault="00336CCF">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CCF" w:rsidRDefault="00336CCF">
      <w:r>
        <w:separator/>
      </w:r>
    </w:p>
  </w:footnote>
  <w:footnote w:type="continuationSeparator" w:id="1">
    <w:p w:rsidR="00336CCF" w:rsidRDefault="00336CCF">
      <w:r>
        <w:continuationSeparator/>
      </w:r>
    </w:p>
  </w:footnote>
  <w:footnote w:id="2">
    <w:p w:rsidR="00336CCF" w:rsidRPr="00CD6B60" w:rsidRDefault="00336CCF"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336CCF" w:rsidRPr="00CD6B60" w:rsidRDefault="00336CCF"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6CCF" w:rsidRPr="00CD6B60" w:rsidRDefault="00336CCF"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6CCF" w:rsidRDefault="00336CCF"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36CCF" w:rsidRDefault="00336CCF"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336CCF" w:rsidRPr="008842CE" w:rsidRDefault="00336CCF"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336CCF" w:rsidRDefault="00336CCF" w:rsidP="0093610F">
      <w:pPr>
        <w:pStyle w:val="FootnoteText"/>
        <w:widowControl w:val="0"/>
        <w:jc w:val="both"/>
      </w:pPr>
    </w:p>
  </w:footnote>
  <w:footnote w:id="5">
    <w:p w:rsidR="00336CCF" w:rsidRDefault="00336CCF" w:rsidP="008A68A2">
      <w:pPr>
        <w:pStyle w:val="FootnoteText"/>
        <w:jc w:val="both"/>
      </w:pPr>
    </w:p>
  </w:footnote>
  <w:footnote w:id="6">
    <w:p w:rsidR="00336CCF" w:rsidRDefault="00336CCF" w:rsidP="008A68A2">
      <w:pPr>
        <w:pStyle w:val="FootnoteText"/>
        <w:jc w:val="both"/>
      </w:pPr>
    </w:p>
  </w:footnote>
  <w:footnote w:id="7">
    <w:p w:rsidR="00336CCF" w:rsidRDefault="00336CCF">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336CCF" w:rsidRDefault="00336CCF"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6CCF" w:rsidRDefault="00336CCF" w:rsidP="006B3E56">
      <w:pPr>
        <w:jc w:val="both"/>
      </w:pPr>
    </w:p>
  </w:footnote>
  <w:footnote w:id="9">
    <w:p w:rsidR="00336CCF" w:rsidRDefault="00336CCF"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336CCF" w:rsidRPr="00D3436F" w:rsidRDefault="00336CCF"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336CCF" w:rsidRDefault="00336CCF" w:rsidP="003C670C">
      <w:pPr>
        <w:widowControl w:val="0"/>
        <w:ind w:right="309"/>
        <w:jc w:val="both"/>
      </w:pPr>
    </w:p>
  </w:footnote>
  <w:footnote w:id="11">
    <w:p w:rsidR="00336CCF" w:rsidRDefault="00336CCF" w:rsidP="003D2FE2">
      <w:pPr>
        <w:pStyle w:val="FootnoteText"/>
        <w:jc w:val="both"/>
      </w:pPr>
    </w:p>
  </w:footnote>
  <w:footnote w:id="12">
    <w:p w:rsidR="00336CCF" w:rsidRDefault="00336CCF" w:rsidP="000A214C">
      <w:pPr>
        <w:pStyle w:val="FootnoteText"/>
        <w:jc w:val="both"/>
      </w:pPr>
    </w:p>
  </w:footnote>
  <w:footnote w:id="13">
    <w:p w:rsidR="00336CCF" w:rsidRDefault="00336CCF"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336CCF" w:rsidRPr="00402BC3" w:rsidRDefault="00336CCF"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336CCF" w:rsidRPr="00552088" w:rsidRDefault="00336CCF"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336CCF" w:rsidRDefault="00336CCF" w:rsidP="000D6018">
      <w:pPr>
        <w:pStyle w:val="FootnoteText"/>
        <w:jc w:val="both"/>
      </w:pPr>
    </w:p>
  </w:footnote>
  <w:footnote w:id="15">
    <w:p w:rsidR="00336CCF" w:rsidRDefault="00336CCF"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336CCF" w:rsidRPr="008842CE" w:rsidRDefault="00336CCF"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6CCF" w:rsidRDefault="00336CCF" w:rsidP="00084B51">
      <w:pPr>
        <w:pStyle w:val="FootnoteText"/>
        <w:widowControl w:val="0"/>
        <w:jc w:val="both"/>
      </w:pPr>
    </w:p>
  </w:footnote>
  <w:footnote w:id="17">
    <w:p w:rsidR="00336CCF" w:rsidRPr="008842CE" w:rsidRDefault="00336CCF"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336CCF" w:rsidRPr="008842CE" w:rsidRDefault="00336CCF"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336CCF" w:rsidRDefault="00336CCF" w:rsidP="00413390">
      <w:pPr>
        <w:pStyle w:val="FootnoteText"/>
        <w:widowControl w:val="0"/>
        <w:jc w:val="both"/>
      </w:pPr>
    </w:p>
  </w:footnote>
  <w:footnote w:id="18">
    <w:p w:rsidR="00336CCF" w:rsidRDefault="00336CCF"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36CCF" w:rsidRDefault="00336CCF"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827937083">
      <w:marLeft w:val="0"/>
      <w:marRight w:val="0"/>
      <w:marTop w:val="0"/>
      <w:marBottom w:val="0"/>
      <w:divBdr>
        <w:top w:val="none" w:sz="0" w:space="0" w:color="auto"/>
        <w:left w:val="none" w:sz="0" w:space="0" w:color="auto"/>
        <w:bottom w:val="none" w:sz="0" w:space="0" w:color="auto"/>
        <w:right w:val="none" w:sz="0" w:space="0" w:color="auto"/>
      </w:divBdr>
    </w:div>
    <w:div w:id="827937084">
      <w:marLeft w:val="0"/>
      <w:marRight w:val="0"/>
      <w:marTop w:val="0"/>
      <w:marBottom w:val="0"/>
      <w:divBdr>
        <w:top w:val="none" w:sz="0" w:space="0" w:color="auto"/>
        <w:left w:val="none" w:sz="0" w:space="0" w:color="auto"/>
        <w:bottom w:val="none" w:sz="0" w:space="0" w:color="auto"/>
        <w:right w:val="none" w:sz="0" w:space="0" w:color="auto"/>
      </w:divBdr>
    </w:div>
    <w:div w:id="827937085">
      <w:marLeft w:val="0"/>
      <w:marRight w:val="0"/>
      <w:marTop w:val="0"/>
      <w:marBottom w:val="0"/>
      <w:divBdr>
        <w:top w:val="none" w:sz="0" w:space="0" w:color="auto"/>
        <w:left w:val="none" w:sz="0" w:space="0" w:color="auto"/>
        <w:bottom w:val="none" w:sz="0" w:space="0" w:color="auto"/>
        <w:right w:val="none" w:sz="0" w:space="0" w:color="auto"/>
      </w:divBdr>
    </w:div>
    <w:div w:id="827937086">
      <w:marLeft w:val="0"/>
      <w:marRight w:val="0"/>
      <w:marTop w:val="0"/>
      <w:marBottom w:val="0"/>
      <w:divBdr>
        <w:top w:val="none" w:sz="0" w:space="0" w:color="auto"/>
        <w:left w:val="none" w:sz="0" w:space="0" w:color="auto"/>
        <w:bottom w:val="none" w:sz="0" w:space="0" w:color="auto"/>
        <w:right w:val="none" w:sz="0" w:space="0" w:color="auto"/>
      </w:divBdr>
    </w:div>
    <w:div w:id="827937087">
      <w:marLeft w:val="0"/>
      <w:marRight w:val="0"/>
      <w:marTop w:val="0"/>
      <w:marBottom w:val="0"/>
      <w:divBdr>
        <w:top w:val="none" w:sz="0" w:space="0" w:color="auto"/>
        <w:left w:val="none" w:sz="0" w:space="0" w:color="auto"/>
        <w:bottom w:val="none" w:sz="0" w:space="0" w:color="auto"/>
        <w:right w:val="none" w:sz="0" w:space="0" w:color="auto"/>
      </w:divBdr>
    </w:div>
    <w:div w:id="827937088">
      <w:marLeft w:val="0"/>
      <w:marRight w:val="0"/>
      <w:marTop w:val="0"/>
      <w:marBottom w:val="0"/>
      <w:divBdr>
        <w:top w:val="none" w:sz="0" w:space="0" w:color="auto"/>
        <w:left w:val="none" w:sz="0" w:space="0" w:color="auto"/>
        <w:bottom w:val="none" w:sz="0" w:space="0" w:color="auto"/>
        <w:right w:val="none" w:sz="0" w:space="0" w:color="auto"/>
      </w:divBdr>
    </w:div>
    <w:div w:id="827937089">
      <w:marLeft w:val="0"/>
      <w:marRight w:val="0"/>
      <w:marTop w:val="0"/>
      <w:marBottom w:val="0"/>
      <w:divBdr>
        <w:top w:val="none" w:sz="0" w:space="0" w:color="auto"/>
        <w:left w:val="none" w:sz="0" w:space="0" w:color="auto"/>
        <w:bottom w:val="none" w:sz="0" w:space="0" w:color="auto"/>
        <w:right w:val="none" w:sz="0" w:space="0" w:color="auto"/>
      </w:divBdr>
    </w:div>
    <w:div w:id="827937090">
      <w:marLeft w:val="0"/>
      <w:marRight w:val="0"/>
      <w:marTop w:val="0"/>
      <w:marBottom w:val="0"/>
      <w:divBdr>
        <w:top w:val="none" w:sz="0" w:space="0" w:color="auto"/>
        <w:left w:val="none" w:sz="0" w:space="0" w:color="auto"/>
        <w:bottom w:val="none" w:sz="0" w:space="0" w:color="auto"/>
        <w:right w:val="none" w:sz="0" w:space="0" w:color="auto"/>
      </w:divBdr>
    </w:div>
    <w:div w:id="827937091">
      <w:marLeft w:val="0"/>
      <w:marRight w:val="0"/>
      <w:marTop w:val="0"/>
      <w:marBottom w:val="0"/>
      <w:divBdr>
        <w:top w:val="none" w:sz="0" w:space="0" w:color="auto"/>
        <w:left w:val="none" w:sz="0" w:space="0" w:color="auto"/>
        <w:bottom w:val="none" w:sz="0" w:space="0" w:color="auto"/>
        <w:right w:val="none" w:sz="0" w:space="0" w:color="auto"/>
      </w:divBdr>
    </w:div>
    <w:div w:id="827937092">
      <w:marLeft w:val="0"/>
      <w:marRight w:val="0"/>
      <w:marTop w:val="0"/>
      <w:marBottom w:val="0"/>
      <w:divBdr>
        <w:top w:val="none" w:sz="0" w:space="0" w:color="auto"/>
        <w:left w:val="none" w:sz="0" w:space="0" w:color="auto"/>
        <w:bottom w:val="none" w:sz="0" w:space="0" w:color="auto"/>
        <w:right w:val="none" w:sz="0" w:space="0" w:color="auto"/>
      </w:divBdr>
    </w:div>
    <w:div w:id="827937093">
      <w:marLeft w:val="0"/>
      <w:marRight w:val="0"/>
      <w:marTop w:val="0"/>
      <w:marBottom w:val="0"/>
      <w:divBdr>
        <w:top w:val="none" w:sz="0" w:space="0" w:color="auto"/>
        <w:left w:val="none" w:sz="0" w:space="0" w:color="auto"/>
        <w:bottom w:val="none" w:sz="0" w:space="0" w:color="auto"/>
        <w:right w:val="none" w:sz="0" w:space="0" w:color="auto"/>
      </w:divBdr>
    </w:div>
    <w:div w:id="827937094">
      <w:marLeft w:val="0"/>
      <w:marRight w:val="0"/>
      <w:marTop w:val="0"/>
      <w:marBottom w:val="0"/>
      <w:divBdr>
        <w:top w:val="none" w:sz="0" w:space="0" w:color="auto"/>
        <w:left w:val="none" w:sz="0" w:space="0" w:color="auto"/>
        <w:bottom w:val="none" w:sz="0" w:space="0" w:color="auto"/>
        <w:right w:val="none" w:sz="0" w:space="0" w:color="auto"/>
      </w:divBdr>
    </w:div>
    <w:div w:id="827937095">
      <w:marLeft w:val="0"/>
      <w:marRight w:val="0"/>
      <w:marTop w:val="0"/>
      <w:marBottom w:val="0"/>
      <w:divBdr>
        <w:top w:val="none" w:sz="0" w:space="0" w:color="auto"/>
        <w:left w:val="none" w:sz="0" w:space="0" w:color="auto"/>
        <w:bottom w:val="none" w:sz="0" w:space="0" w:color="auto"/>
        <w:right w:val="none" w:sz="0" w:space="0" w:color="auto"/>
      </w:divBdr>
    </w:div>
    <w:div w:id="827937096">
      <w:marLeft w:val="0"/>
      <w:marRight w:val="0"/>
      <w:marTop w:val="0"/>
      <w:marBottom w:val="0"/>
      <w:divBdr>
        <w:top w:val="none" w:sz="0" w:space="0" w:color="auto"/>
        <w:left w:val="none" w:sz="0" w:space="0" w:color="auto"/>
        <w:bottom w:val="none" w:sz="0" w:space="0" w:color="auto"/>
        <w:right w:val="none" w:sz="0" w:space="0" w:color="auto"/>
      </w:divBdr>
    </w:div>
    <w:div w:id="827937097">
      <w:marLeft w:val="0"/>
      <w:marRight w:val="0"/>
      <w:marTop w:val="0"/>
      <w:marBottom w:val="0"/>
      <w:divBdr>
        <w:top w:val="none" w:sz="0" w:space="0" w:color="auto"/>
        <w:left w:val="none" w:sz="0" w:space="0" w:color="auto"/>
        <w:bottom w:val="none" w:sz="0" w:space="0" w:color="auto"/>
        <w:right w:val="none" w:sz="0" w:space="0" w:color="auto"/>
      </w:divBdr>
    </w:div>
    <w:div w:id="827937098">
      <w:marLeft w:val="0"/>
      <w:marRight w:val="0"/>
      <w:marTop w:val="0"/>
      <w:marBottom w:val="0"/>
      <w:divBdr>
        <w:top w:val="none" w:sz="0" w:space="0" w:color="auto"/>
        <w:left w:val="none" w:sz="0" w:space="0" w:color="auto"/>
        <w:bottom w:val="none" w:sz="0" w:space="0" w:color="auto"/>
        <w:right w:val="none" w:sz="0" w:space="0" w:color="auto"/>
      </w:divBdr>
    </w:div>
    <w:div w:id="827937099">
      <w:marLeft w:val="0"/>
      <w:marRight w:val="0"/>
      <w:marTop w:val="0"/>
      <w:marBottom w:val="0"/>
      <w:divBdr>
        <w:top w:val="none" w:sz="0" w:space="0" w:color="auto"/>
        <w:left w:val="none" w:sz="0" w:space="0" w:color="auto"/>
        <w:bottom w:val="none" w:sz="0" w:space="0" w:color="auto"/>
        <w:right w:val="none" w:sz="0" w:space="0" w:color="auto"/>
      </w:divBdr>
    </w:div>
    <w:div w:id="827937100">
      <w:marLeft w:val="0"/>
      <w:marRight w:val="0"/>
      <w:marTop w:val="0"/>
      <w:marBottom w:val="0"/>
      <w:divBdr>
        <w:top w:val="none" w:sz="0" w:space="0" w:color="auto"/>
        <w:left w:val="none" w:sz="0" w:space="0" w:color="auto"/>
        <w:bottom w:val="none" w:sz="0" w:space="0" w:color="auto"/>
        <w:right w:val="none" w:sz="0" w:space="0" w:color="auto"/>
      </w:divBdr>
    </w:div>
    <w:div w:id="827937101">
      <w:marLeft w:val="0"/>
      <w:marRight w:val="0"/>
      <w:marTop w:val="0"/>
      <w:marBottom w:val="0"/>
      <w:divBdr>
        <w:top w:val="none" w:sz="0" w:space="0" w:color="auto"/>
        <w:left w:val="none" w:sz="0" w:space="0" w:color="auto"/>
        <w:bottom w:val="none" w:sz="0" w:space="0" w:color="auto"/>
        <w:right w:val="none" w:sz="0" w:space="0" w:color="auto"/>
      </w:divBdr>
    </w:div>
    <w:div w:id="827937102">
      <w:marLeft w:val="0"/>
      <w:marRight w:val="0"/>
      <w:marTop w:val="0"/>
      <w:marBottom w:val="0"/>
      <w:divBdr>
        <w:top w:val="none" w:sz="0" w:space="0" w:color="auto"/>
        <w:left w:val="none" w:sz="0" w:space="0" w:color="auto"/>
        <w:bottom w:val="none" w:sz="0" w:space="0" w:color="auto"/>
        <w:right w:val="none" w:sz="0" w:space="0" w:color="auto"/>
      </w:divBdr>
    </w:div>
    <w:div w:id="827937103">
      <w:marLeft w:val="0"/>
      <w:marRight w:val="0"/>
      <w:marTop w:val="0"/>
      <w:marBottom w:val="0"/>
      <w:divBdr>
        <w:top w:val="none" w:sz="0" w:space="0" w:color="auto"/>
        <w:left w:val="none" w:sz="0" w:space="0" w:color="auto"/>
        <w:bottom w:val="none" w:sz="0" w:space="0" w:color="auto"/>
        <w:right w:val="none" w:sz="0" w:space="0" w:color="auto"/>
      </w:divBdr>
    </w:div>
    <w:div w:id="827937104">
      <w:marLeft w:val="0"/>
      <w:marRight w:val="0"/>
      <w:marTop w:val="0"/>
      <w:marBottom w:val="0"/>
      <w:divBdr>
        <w:top w:val="none" w:sz="0" w:space="0" w:color="auto"/>
        <w:left w:val="none" w:sz="0" w:space="0" w:color="auto"/>
        <w:bottom w:val="none" w:sz="0" w:space="0" w:color="auto"/>
        <w:right w:val="none" w:sz="0" w:space="0" w:color="auto"/>
      </w:divBdr>
    </w:div>
    <w:div w:id="8279371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1476</TotalTime>
  <Pages>63</Pages>
  <Words>16993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754</cp:revision>
  <cp:lastPrinted>2018-02-16T07:12:00Z</cp:lastPrinted>
  <dcterms:created xsi:type="dcterms:W3CDTF">2019-10-28T07:04:00Z</dcterms:created>
  <dcterms:modified xsi:type="dcterms:W3CDTF">2020-03-27T11:43:00Z</dcterms:modified>
</cp:coreProperties>
</file>